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17D0" w14:textId="6C814FBF" w:rsidR="00323990" w:rsidRPr="00323990" w:rsidRDefault="00323990" w:rsidP="00323990">
      <w:pPr>
        <w:suppressAutoHyphens/>
        <w:spacing w:line="360" w:lineRule="auto"/>
        <w:rPr>
          <w:rFonts w:eastAsia="Calibri" w:cs="Arial"/>
          <w:b/>
          <w:color w:val="000000"/>
          <w:lang w:eastAsia="en-US"/>
        </w:rPr>
      </w:pPr>
      <w:r w:rsidRPr="00323990">
        <w:rPr>
          <w:rFonts w:cs="Arial"/>
          <w:lang w:val="en-US" w:eastAsia="ar-SA"/>
        </w:rPr>
        <w:t>OR.2223.</w:t>
      </w:r>
      <w:r w:rsidR="00DA70A8">
        <w:rPr>
          <w:rFonts w:cs="Arial"/>
          <w:lang w:val="en-US" w:eastAsia="ar-SA"/>
        </w:rPr>
        <w:t>7</w:t>
      </w:r>
      <w:r w:rsidR="00F26436">
        <w:rPr>
          <w:rFonts w:cs="Arial"/>
          <w:lang w:val="en-US" w:eastAsia="ar-SA"/>
        </w:rPr>
        <w:t>.</w:t>
      </w:r>
      <w:r w:rsidRPr="00323990">
        <w:rPr>
          <w:rFonts w:cs="Arial"/>
          <w:lang w:val="en-US" w:eastAsia="ar-SA"/>
        </w:rPr>
        <w:t>202</w:t>
      </w:r>
      <w:r>
        <w:rPr>
          <w:rFonts w:cs="Arial"/>
          <w:lang w:val="en-US" w:eastAsia="ar-SA"/>
        </w:rPr>
        <w:t>6</w:t>
      </w:r>
    </w:p>
    <w:p w14:paraId="0D7C5EAE" w14:textId="53449160" w:rsidR="00323990" w:rsidRPr="00323990" w:rsidRDefault="00323990" w:rsidP="00323990">
      <w:pPr>
        <w:keepNext/>
        <w:widowControl w:val="0"/>
        <w:suppressAutoHyphens/>
        <w:spacing w:before="240" w:after="60" w:line="240" w:lineRule="auto"/>
        <w:jc w:val="center"/>
        <w:textAlignment w:val="baseline"/>
        <w:rPr>
          <w:rFonts w:eastAsia="Lucida Sans Unicode" w:cs="Arial"/>
          <w:b/>
          <w:bCs/>
          <w:i/>
          <w:iCs/>
          <w:kern w:val="1"/>
          <w:sz w:val="28"/>
          <w:szCs w:val="28"/>
          <w:lang w:eastAsia="ar-SA"/>
        </w:rPr>
      </w:pPr>
      <w:r w:rsidRPr="00323990">
        <w:rPr>
          <w:rFonts w:eastAsia="Lucida Sans Unicode" w:cs="Arial"/>
          <w:b/>
          <w:bCs/>
          <w:i/>
          <w:iCs/>
          <w:kern w:val="1"/>
          <w:sz w:val="28"/>
          <w:szCs w:val="28"/>
          <w:lang w:eastAsia="ar-SA"/>
        </w:rPr>
        <w:t>FORMULARZ OFERTY</w:t>
      </w:r>
    </w:p>
    <w:p w14:paraId="77490410" w14:textId="77777777" w:rsidR="00323990" w:rsidRPr="00323990" w:rsidRDefault="00323990" w:rsidP="00323990">
      <w:pPr>
        <w:widowControl w:val="0"/>
        <w:suppressAutoHyphens/>
        <w:spacing w:line="240" w:lineRule="auto"/>
        <w:rPr>
          <w:rFonts w:ascii="Times New Roman" w:eastAsia="Lucida Sans Unicode" w:hAnsi="Times New Roman"/>
          <w:kern w:val="2"/>
          <w:lang w:eastAsia="ar-SA"/>
        </w:rPr>
      </w:pPr>
    </w:p>
    <w:p w14:paraId="472DC542" w14:textId="77777777" w:rsidR="00323990" w:rsidRPr="00323990" w:rsidRDefault="00323990" w:rsidP="00323990">
      <w:pPr>
        <w:spacing w:after="240"/>
      </w:pPr>
      <w:r w:rsidRPr="00323990">
        <w:t>Ja, niżej podpisany(a) ............................................................................................................................</w:t>
      </w:r>
    </w:p>
    <w:p w14:paraId="41F56119" w14:textId="77777777" w:rsidR="00323990" w:rsidRPr="00323990" w:rsidRDefault="00323990" w:rsidP="00323990">
      <w:pPr>
        <w:spacing w:after="240"/>
      </w:pPr>
      <w:r w:rsidRPr="00323990">
        <w:t>działając w imieniu i na rzecz :</w:t>
      </w:r>
    </w:p>
    <w:p w14:paraId="7D9ADA0A" w14:textId="77777777" w:rsidR="00323990" w:rsidRPr="00323990" w:rsidRDefault="00323990" w:rsidP="00323990">
      <w:r w:rsidRPr="00323990">
        <w:t>........................................................................................................................................</w:t>
      </w:r>
    </w:p>
    <w:p w14:paraId="38ABA94B" w14:textId="77777777" w:rsidR="00323990" w:rsidRPr="00323990" w:rsidRDefault="00323990" w:rsidP="00323990">
      <w:pPr>
        <w:jc w:val="center"/>
        <w:rPr>
          <w:sz w:val="20"/>
          <w:szCs w:val="20"/>
        </w:rPr>
      </w:pPr>
      <w:r w:rsidRPr="00323990">
        <w:rPr>
          <w:sz w:val="20"/>
          <w:szCs w:val="20"/>
        </w:rPr>
        <w:t>(pełna nazwa wykonawcy zgodna z KRS, CEIDG lub innym rejestrem)</w:t>
      </w:r>
    </w:p>
    <w:p w14:paraId="2C8A7F3C" w14:textId="77777777" w:rsidR="00323990" w:rsidRPr="00323990" w:rsidRDefault="00323990" w:rsidP="00323990">
      <w:pPr>
        <w:rPr>
          <w:sz w:val="20"/>
          <w:szCs w:val="20"/>
        </w:rPr>
      </w:pPr>
    </w:p>
    <w:p w14:paraId="583FE43B" w14:textId="77777777" w:rsidR="00323990" w:rsidRPr="00323990" w:rsidRDefault="00323990" w:rsidP="00323990">
      <w:pPr>
        <w:rPr>
          <w:sz w:val="20"/>
          <w:szCs w:val="20"/>
        </w:rPr>
      </w:pPr>
      <w:r w:rsidRPr="00323990">
        <w:rPr>
          <w:sz w:val="20"/>
          <w:szCs w:val="20"/>
        </w:rPr>
        <w:t>...................................................................................................................................................................</w:t>
      </w:r>
    </w:p>
    <w:p w14:paraId="3E7A008C" w14:textId="7C945660" w:rsidR="00323990" w:rsidRPr="00323990" w:rsidRDefault="00323990" w:rsidP="00323990">
      <w:pPr>
        <w:jc w:val="center"/>
        <w:rPr>
          <w:sz w:val="20"/>
          <w:szCs w:val="20"/>
        </w:rPr>
      </w:pPr>
      <w:r w:rsidRPr="00323990">
        <w:rPr>
          <w:sz w:val="20"/>
          <w:szCs w:val="20"/>
        </w:rPr>
        <w:t>(adres wykonawcy)</w:t>
      </w:r>
    </w:p>
    <w:p w14:paraId="6973CC28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rPr>
          <w:lang w:val="de-DE"/>
        </w:rPr>
        <w:t>NIP: ……………………………..</w:t>
      </w:r>
    </w:p>
    <w:p w14:paraId="1A6BF772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rPr>
          <w:lang w:val="de-DE"/>
        </w:rPr>
        <w:t>REGON: ………………………..</w:t>
      </w:r>
    </w:p>
    <w:p w14:paraId="3B008CE2" w14:textId="77777777" w:rsidR="00323990" w:rsidRPr="00323990" w:rsidRDefault="00323990" w:rsidP="00323990">
      <w:pPr>
        <w:spacing w:after="240" w:line="360" w:lineRule="auto"/>
        <w:rPr>
          <w:lang w:val="de-DE"/>
        </w:rPr>
      </w:pPr>
      <w:r w:rsidRPr="00323990">
        <w:rPr>
          <w:lang w:val="de-DE"/>
        </w:rPr>
        <w:t xml:space="preserve">PESEL </w:t>
      </w:r>
      <w:r w:rsidRPr="00323990">
        <w:t>oraz</w:t>
      </w:r>
      <w:r w:rsidRPr="00323990">
        <w:rPr>
          <w:lang w:val="de-DE"/>
        </w:rPr>
        <w:t xml:space="preserve"> </w:t>
      </w:r>
      <w:r w:rsidRPr="00323990">
        <w:t>adres</w:t>
      </w:r>
      <w:r w:rsidRPr="00323990">
        <w:rPr>
          <w:lang w:val="de-DE"/>
        </w:rPr>
        <w:t xml:space="preserve"> </w:t>
      </w:r>
      <w:r w:rsidRPr="00323990">
        <w:t>zamieszkania</w:t>
      </w:r>
      <w:r w:rsidRPr="00323990">
        <w:rPr>
          <w:lang w:val="de-DE"/>
        </w:rPr>
        <w:t xml:space="preserve"> (w </w:t>
      </w:r>
      <w:r w:rsidRPr="00323990">
        <w:t>przypadku</w:t>
      </w:r>
      <w:r w:rsidRPr="00323990">
        <w:rPr>
          <w:lang w:val="de-DE"/>
        </w:rPr>
        <w:t xml:space="preserve"> </w:t>
      </w:r>
      <w:r w:rsidRPr="00323990">
        <w:t>osoby</w:t>
      </w:r>
      <w:r w:rsidRPr="00323990">
        <w:rPr>
          <w:lang w:val="de-DE"/>
        </w:rPr>
        <w:t xml:space="preserve"> </w:t>
      </w:r>
      <w:r w:rsidRPr="00323990">
        <w:t>fizycznej</w:t>
      </w:r>
      <w:r w:rsidRPr="00323990">
        <w:rPr>
          <w:lang w:val="de-DE"/>
        </w:rPr>
        <w:t xml:space="preserve"> </w:t>
      </w:r>
      <w:r w:rsidRPr="00323990">
        <w:t>prowadzącej</w:t>
      </w:r>
      <w:r w:rsidRPr="00323990">
        <w:rPr>
          <w:lang w:val="de-DE"/>
        </w:rPr>
        <w:t xml:space="preserve"> </w:t>
      </w:r>
      <w:r w:rsidRPr="00323990">
        <w:t>działalność</w:t>
      </w:r>
      <w:r w:rsidRPr="00323990">
        <w:rPr>
          <w:lang w:val="de-DE"/>
        </w:rPr>
        <w:t xml:space="preserve"> </w:t>
      </w:r>
      <w:r w:rsidRPr="00323990">
        <w:t>gospodarczą</w:t>
      </w:r>
      <w:r w:rsidRPr="00323990">
        <w:rPr>
          <w:lang w:val="de-DE"/>
        </w:rPr>
        <w:t>): …………………………………………………………………………..……………..</w:t>
      </w:r>
    </w:p>
    <w:p w14:paraId="1F2983FC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rPr>
          <w:lang w:val="de-DE"/>
        </w:rPr>
        <w:t xml:space="preserve">Dane </w:t>
      </w:r>
      <w:r w:rsidRPr="00323990">
        <w:t>kontaktowe</w:t>
      </w:r>
      <w:r w:rsidRPr="00323990">
        <w:rPr>
          <w:lang w:val="de-DE"/>
        </w:rPr>
        <w:t>:</w:t>
      </w:r>
    </w:p>
    <w:p w14:paraId="16B911C6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t>osoba uprawniona</w:t>
      </w:r>
      <w:r w:rsidRPr="00323990">
        <w:rPr>
          <w:lang w:val="de-DE"/>
        </w:rPr>
        <w:t xml:space="preserve"> do </w:t>
      </w:r>
      <w:r w:rsidRPr="00323990">
        <w:t xml:space="preserve">kontaktu </w:t>
      </w:r>
      <w:r w:rsidRPr="00323990">
        <w:rPr>
          <w:lang w:val="de-DE"/>
        </w:rPr>
        <w:t xml:space="preserve">z </w:t>
      </w:r>
      <w:r w:rsidRPr="00323990">
        <w:t>Zamawiającym</w:t>
      </w:r>
      <w:r w:rsidRPr="00323990">
        <w:rPr>
          <w:lang w:val="de-DE"/>
        </w:rPr>
        <w:t>: ………………………….…………..…………….</w:t>
      </w:r>
    </w:p>
    <w:p w14:paraId="54EB8762" w14:textId="77777777" w:rsidR="00323990" w:rsidRPr="00323990" w:rsidRDefault="00323990" w:rsidP="00323990">
      <w:pPr>
        <w:spacing w:after="240"/>
        <w:rPr>
          <w:lang w:val="de-DE"/>
        </w:rPr>
      </w:pPr>
      <w:r w:rsidRPr="00323990">
        <w:t>nr</w:t>
      </w:r>
      <w:r w:rsidRPr="00323990">
        <w:rPr>
          <w:lang w:val="de-DE"/>
        </w:rPr>
        <w:t xml:space="preserve">  </w:t>
      </w:r>
      <w:r w:rsidRPr="00323990">
        <w:t>telefonu</w:t>
      </w:r>
      <w:r w:rsidRPr="00323990">
        <w:rPr>
          <w:lang w:val="de-DE"/>
        </w:rPr>
        <w:t xml:space="preserve"> ........................ </w:t>
      </w:r>
      <w:r w:rsidRPr="00323990">
        <w:t>nr</w:t>
      </w:r>
      <w:r w:rsidRPr="00323990">
        <w:rPr>
          <w:lang w:val="de-DE"/>
        </w:rPr>
        <w:t xml:space="preserve"> </w:t>
      </w:r>
      <w:r w:rsidRPr="00323990">
        <w:t>faxu</w:t>
      </w:r>
      <w:r w:rsidRPr="00323990">
        <w:rPr>
          <w:lang w:val="de-DE"/>
        </w:rPr>
        <w:t xml:space="preserve"> ......................... </w:t>
      </w:r>
      <w:r w:rsidRPr="00323990">
        <w:t>e-mail</w:t>
      </w:r>
      <w:r w:rsidRPr="00323990">
        <w:rPr>
          <w:lang w:val="de-DE"/>
        </w:rPr>
        <w:t xml:space="preserve">  ..........................</w:t>
      </w:r>
    </w:p>
    <w:p w14:paraId="6AB5AC1E" w14:textId="77777777" w:rsidR="00323990" w:rsidRPr="00323990" w:rsidRDefault="00323990" w:rsidP="00323990">
      <w:pPr>
        <w:widowControl w:val="0"/>
        <w:suppressAutoHyphens/>
        <w:spacing w:line="240" w:lineRule="auto"/>
        <w:rPr>
          <w:rFonts w:ascii="Times New Roman" w:eastAsia="Lucida Sans Unicode" w:hAnsi="Times New Roman"/>
          <w:kern w:val="2"/>
          <w:lang w:eastAsia="ar-SA"/>
        </w:rPr>
      </w:pPr>
    </w:p>
    <w:p w14:paraId="5698DBDB" w14:textId="77777777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</w:rPr>
      </w:pPr>
      <w:r w:rsidRPr="00323990">
        <w:rPr>
          <w:rFonts w:cs="Arial"/>
        </w:rPr>
        <w:t xml:space="preserve">oferuję przeprowadzenie szkolenia w zakresie </w:t>
      </w:r>
    </w:p>
    <w:p w14:paraId="41373C0C" w14:textId="77777777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/>
        </w:rPr>
      </w:pPr>
    </w:p>
    <w:p w14:paraId="7F0769E1" w14:textId="0FB06836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rFonts w:cs="Arial"/>
          <w:i/>
          <w:sz w:val="28"/>
          <w:szCs w:val="28"/>
        </w:rPr>
      </w:pPr>
      <w:r w:rsidRPr="00323990">
        <w:rPr>
          <w:rFonts w:cs="Arial"/>
          <w:b/>
          <w:i/>
          <w:sz w:val="28"/>
          <w:szCs w:val="28"/>
        </w:rPr>
        <w:t>„</w:t>
      </w:r>
      <w:r w:rsidR="00DA70A8" w:rsidRPr="00DA70A8">
        <w:rPr>
          <w:rFonts w:cs="Arial"/>
          <w:b/>
          <w:i/>
          <w:sz w:val="28"/>
          <w:szCs w:val="28"/>
        </w:rPr>
        <w:t>Specjalista ds. kadr i płac z modułem obsługi biura oraz elementami arkusza kalkulacyjnego Excel</w:t>
      </w:r>
      <w:r w:rsidRPr="00323990">
        <w:rPr>
          <w:rFonts w:cs="Arial"/>
          <w:b/>
          <w:i/>
          <w:sz w:val="28"/>
          <w:szCs w:val="28"/>
        </w:rPr>
        <w:t>”</w:t>
      </w:r>
    </w:p>
    <w:p w14:paraId="5A75CE8E" w14:textId="77777777" w:rsidR="00323990" w:rsidRPr="00323990" w:rsidRDefault="00323990" w:rsidP="003239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i/>
        </w:rPr>
      </w:pPr>
    </w:p>
    <w:p w14:paraId="7481F420" w14:textId="31A8EEE2" w:rsidR="00323990" w:rsidRPr="00323990" w:rsidRDefault="00323990" w:rsidP="00323990">
      <w:pPr>
        <w:widowControl w:val="0"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  <w:bookmarkStart w:id="0" w:name="_Hlk118370954"/>
      <w:r w:rsidRPr="00323990">
        <w:rPr>
          <w:rFonts w:eastAsia="Lucida Sans Unicode" w:cs="Arial"/>
          <w:b/>
          <w:bCs/>
          <w:kern w:val="2"/>
          <w:lang w:eastAsia="ar-SA"/>
        </w:rPr>
        <w:t xml:space="preserve">za cenę brutto: …………………………. zł  za </w:t>
      </w:r>
      <w:r w:rsidR="00DA70A8">
        <w:rPr>
          <w:rFonts w:eastAsia="Lucida Sans Unicode" w:cs="Arial"/>
          <w:b/>
          <w:bCs/>
          <w:kern w:val="2"/>
          <w:lang w:eastAsia="ar-SA"/>
        </w:rPr>
        <w:t>10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uczestnik</w:t>
      </w:r>
      <w:r w:rsidR="00F26436">
        <w:rPr>
          <w:rFonts w:eastAsia="Lucida Sans Unicode" w:cs="Arial"/>
          <w:b/>
          <w:bCs/>
          <w:kern w:val="2"/>
          <w:lang w:eastAsia="ar-SA"/>
        </w:rPr>
        <w:t>ów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szkolenia</w:t>
      </w:r>
    </w:p>
    <w:p w14:paraId="1B0075EB" w14:textId="6DEC286F" w:rsidR="00332DEF" w:rsidRPr="00323990" w:rsidRDefault="00323990" w:rsidP="00323990">
      <w:pPr>
        <w:widowControl w:val="0"/>
        <w:suppressAutoHyphens/>
        <w:spacing w:after="120" w:line="360" w:lineRule="auto"/>
        <w:rPr>
          <w:rFonts w:eastAsia="Lucida Sans Unicode" w:cs="Arial"/>
          <w:b/>
          <w:bCs/>
          <w:kern w:val="2"/>
          <w:lang w:eastAsia="ar-SA"/>
        </w:rPr>
      </w:pPr>
      <w:r w:rsidRPr="00323990">
        <w:rPr>
          <w:rFonts w:eastAsia="Lucida Sans Unicode" w:cs="Arial"/>
          <w:b/>
          <w:bCs/>
          <w:kern w:val="2"/>
          <w:lang w:eastAsia="ar-SA"/>
        </w:rPr>
        <w:t>słownie zł …………………………………………………………</w:t>
      </w:r>
    </w:p>
    <w:bookmarkEnd w:id="0"/>
    <w:p w14:paraId="3E497EB3" w14:textId="77BB54C4" w:rsidR="00323990" w:rsidRPr="00323990" w:rsidRDefault="00323990" w:rsidP="00944B20">
      <w:pPr>
        <w:widowControl w:val="0"/>
        <w:numPr>
          <w:ilvl w:val="0"/>
          <w:numId w:val="23"/>
        </w:numPr>
        <w:spacing w:after="120" w:line="360" w:lineRule="auto"/>
        <w:ind w:left="284" w:hanging="284"/>
        <w:textAlignment w:val="baseline"/>
        <w:rPr>
          <w:rFonts w:eastAsia="Lucida Sans Unicode" w:cs="Arial"/>
          <w:b/>
          <w:bCs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>Oświadczam, że posiadam aktualny wpis do rejestru w Bazie Usług Rozwojowych (BUR), zgodnie z art. 106 ustawy o rynku pracy i służbach zatrudnienia</w:t>
      </w:r>
      <w:r>
        <w:rPr>
          <w:rFonts w:eastAsia="Lucida Sans Unicode" w:cs="Arial"/>
          <w:kern w:val="2"/>
          <w:lang w:eastAsia="ar-SA"/>
        </w:rPr>
        <w:t xml:space="preserve"> </w:t>
      </w:r>
      <w:r w:rsidRPr="00323990">
        <w:rPr>
          <w:rFonts w:eastAsia="Lucida Sans Unicode" w:cs="Arial"/>
          <w:b/>
          <w:bCs/>
          <w:kern w:val="2"/>
          <w:lang w:eastAsia="ar-SA"/>
        </w:rPr>
        <w:t>TAK/NIE</w:t>
      </w:r>
      <w:r>
        <w:rPr>
          <w:rFonts w:eastAsia="Lucida Sans Unicode" w:cs="Arial"/>
          <w:b/>
          <w:bCs/>
          <w:kern w:val="2"/>
          <w:lang w:eastAsia="ar-SA"/>
        </w:rPr>
        <w:t>*</w:t>
      </w:r>
    </w:p>
    <w:p w14:paraId="1FC32F8D" w14:textId="60833C1E" w:rsidR="00323990" w:rsidRPr="00323990" w:rsidRDefault="00323990" w:rsidP="00944B20">
      <w:pPr>
        <w:widowControl w:val="0"/>
        <w:numPr>
          <w:ilvl w:val="0"/>
          <w:numId w:val="23"/>
        </w:numPr>
        <w:spacing w:after="120" w:line="360" w:lineRule="auto"/>
        <w:ind w:left="284" w:hanging="284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Oświadczam, że </w:t>
      </w:r>
      <w:r w:rsidRPr="00323990">
        <w:rPr>
          <w:rFonts w:eastAsia="Lucida Sans Unicode" w:cs="Arial"/>
          <w:b/>
          <w:bCs/>
          <w:kern w:val="2"/>
          <w:lang w:eastAsia="ar-SA"/>
        </w:rPr>
        <w:t>zachodzą/nie zachodzą</w:t>
      </w:r>
      <w:r>
        <w:rPr>
          <w:rFonts w:eastAsia="Lucida Sans Unicode" w:cs="Arial"/>
          <w:b/>
          <w:bCs/>
          <w:kern w:val="2"/>
          <w:lang w:eastAsia="ar-SA"/>
        </w:rPr>
        <w:t>*</w:t>
      </w:r>
      <w:r w:rsidRPr="00323990">
        <w:rPr>
          <w:rFonts w:eastAsia="Lucida Sans Unicode" w:cs="Arial"/>
          <w:kern w:val="2"/>
          <w:lang w:eastAsia="ar-SA"/>
        </w:rPr>
        <w:t xml:space="preserve"> wobec mnie przesłanki wykluczenia określone w art. 7 ust. 1 pkt 1-3 ustawy z dnia 13 kwietnia 2022 r. o szczególnych rozwiązaniach w zakresie przeciwdziałania wspieraniu agresji na Ukrainę oraz </w:t>
      </w:r>
      <w:r w:rsidRPr="00323990">
        <w:rPr>
          <w:rFonts w:eastAsia="Lucida Sans Unicode" w:cs="Arial"/>
          <w:kern w:val="2"/>
          <w:lang w:eastAsia="ar-SA"/>
        </w:rPr>
        <w:lastRenderedPageBreak/>
        <w:t>służących ochronie bezpieczeństwa narodowego.</w:t>
      </w:r>
    </w:p>
    <w:p w14:paraId="1E03F93C" w14:textId="3225D218" w:rsidR="00323990" w:rsidRPr="00323990" w:rsidRDefault="00323990" w:rsidP="00323990">
      <w:pPr>
        <w:widowControl w:val="0"/>
        <w:numPr>
          <w:ilvl w:val="0"/>
          <w:numId w:val="23"/>
        </w:numPr>
        <w:spacing w:line="360" w:lineRule="auto"/>
        <w:ind w:left="284" w:hanging="284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Oświadczam, że posiadam certyfikat jakości usług w zakresie określonym                    w </w:t>
      </w:r>
      <w:r w:rsidRPr="00323990">
        <w:rPr>
          <w:rFonts w:eastAsia="Lucida Sans Unicode" w:cs="Arial"/>
          <w:i/>
          <w:iCs/>
          <w:kern w:val="2"/>
          <w:lang w:eastAsia="ar-SA"/>
        </w:rPr>
        <w:t xml:space="preserve">Zapytaniu ofertowym, </w:t>
      </w:r>
      <w:r w:rsidRPr="00323990">
        <w:rPr>
          <w:rFonts w:eastAsia="Lucida Sans Unicode" w:cs="Arial"/>
          <w:kern w:val="2"/>
          <w:lang w:eastAsia="ar-SA"/>
        </w:rPr>
        <w:t>któr</w:t>
      </w:r>
      <w:r w:rsidR="00F26436">
        <w:rPr>
          <w:rFonts w:eastAsia="Lucida Sans Unicode" w:cs="Arial"/>
          <w:kern w:val="2"/>
          <w:lang w:eastAsia="ar-SA"/>
        </w:rPr>
        <w:t>ego</w:t>
      </w:r>
      <w:r w:rsidRPr="00323990">
        <w:rPr>
          <w:rFonts w:eastAsia="Lucida Sans Unicode" w:cs="Arial"/>
          <w:kern w:val="2"/>
          <w:lang w:eastAsia="ar-SA"/>
        </w:rPr>
        <w:t xml:space="preserve"> kserokopi</w:t>
      </w:r>
      <w:r w:rsidR="00F26436">
        <w:rPr>
          <w:rFonts w:eastAsia="Lucida Sans Unicode" w:cs="Arial"/>
          <w:kern w:val="2"/>
          <w:lang w:eastAsia="ar-SA"/>
        </w:rPr>
        <w:t>ę</w:t>
      </w:r>
      <w:r w:rsidRPr="00323990">
        <w:rPr>
          <w:rFonts w:eastAsia="Lucida Sans Unicode" w:cs="Arial"/>
          <w:kern w:val="2"/>
          <w:lang w:eastAsia="ar-SA"/>
        </w:rPr>
        <w:t xml:space="preserve"> załączam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</w:t>
      </w:r>
      <w:r w:rsidRPr="00323990">
        <w:rPr>
          <w:rFonts w:eastAsia="Lucida Sans Unicode" w:cs="Arial"/>
          <w:kern w:val="2"/>
          <w:lang w:eastAsia="ar-SA"/>
        </w:rPr>
        <w:t>do</w:t>
      </w:r>
      <w:r w:rsidRPr="00323990">
        <w:rPr>
          <w:rFonts w:eastAsia="Lucida Sans Unicode" w:cs="Arial"/>
          <w:b/>
          <w:bCs/>
          <w:kern w:val="2"/>
          <w:lang w:eastAsia="ar-SA"/>
        </w:rPr>
        <w:t xml:space="preserve"> </w:t>
      </w:r>
      <w:r w:rsidRPr="00323990">
        <w:rPr>
          <w:rFonts w:eastAsia="Lucida Sans Unicode" w:cs="Arial"/>
          <w:kern w:val="2"/>
          <w:lang w:eastAsia="ar-SA"/>
        </w:rPr>
        <w:t>oferty:</w:t>
      </w:r>
    </w:p>
    <w:p w14:paraId="197D3171" w14:textId="77777777" w:rsidR="00323990" w:rsidRPr="00323990" w:rsidRDefault="00323990" w:rsidP="00323990">
      <w:pPr>
        <w:widowControl w:val="0"/>
        <w:numPr>
          <w:ilvl w:val="0"/>
          <w:numId w:val="22"/>
        </w:numPr>
        <w:suppressAutoHyphens/>
        <w:spacing w:line="360" w:lineRule="auto"/>
        <w:textAlignment w:val="baseline"/>
        <w:rPr>
          <w:rFonts w:eastAsia="Lucida Sans Unicode" w:cs="Arial"/>
          <w:b/>
          <w:bCs/>
          <w:kern w:val="2"/>
          <w:lang w:eastAsia="ar-SA"/>
        </w:rPr>
      </w:pPr>
      <w:r w:rsidRPr="00323990">
        <w:rPr>
          <w:rFonts w:eastAsia="Lucida Sans Unicode" w:cs="Arial"/>
          <w:b/>
          <w:bCs/>
          <w:kern w:val="2"/>
          <w:lang w:eastAsia="ar-SA"/>
        </w:rPr>
        <w:t>akredytacja kuratora oświaty: TAK / NIE</w:t>
      </w:r>
      <w:r w:rsidRPr="00323990">
        <w:rPr>
          <w:rFonts w:eastAsia="Lucida Sans Unicode" w:cs="Arial"/>
          <w:kern w:val="2"/>
          <w:lang w:eastAsia="ar-SA"/>
        </w:rPr>
        <w:t>*</w:t>
      </w:r>
    </w:p>
    <w:p w14:paraId="598EE98B" w14:textId="07B057B7" w:rsidR="00323990" w:rsidRPr="00323990" w:rsidRDefault="00323990" w:rsidP="00323990">
      <w:pPr>
        <w:widowControl w:val="0"/>
        <w:numPr>
          <w:ilvl w:val="0"/>
          <w:numId w:val="23"/>
        </w:numPr>
        <w:suppressAutoHyphens/>
        <w:spacing w:line="360" w:lineRule="auto"/>
        <w:ind w:left="284" w:hanging="284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Przedmiot zamówienia wykonam </w:t>
      </w:r>
      <w:r w:rsidRPr="00323990">
        <w:rPr>
          <w:rFonts w:eastAsia="Lucida Sans Unicode" w:cs="Arial"/>
          <w:b/>
          <w:bCs/>
          <w:kern w:val="2"/>
          <w:lang w:eastAsia="ar-SA"/>
        </w:rPr>
        <w:t>sam/przy udziale podwykonawcy*</w:t>
      </w:r>
      <w:r w:rsidRPr="00323990">
        <w:rPr>
          <w:rFonts w:eastAsia="Lucida Sans Unicode" w:cs="Arial"/>
          <w:kern w:val="2"/>
          <w:lang w:eastAsia="ar-SA"/>
        </w:rPr>
        <w:t xml:space="preserve"> w części dotyczącej: …………………………………………………………………………</w:t>
      </w:r>
      <w:r>
        <w:rPr>
          <w:rFonts w:eastAsia="Lucida Sans Unicode" w:cs="Arial"/>
          <w:kern w:val="2"/>
          <w:lang w:eastAsia="ar-SA"/>
        </w:rPr>
        <w:t>…..</w:t>
      </w:r>
    </w:p>
    <w:p w14:paraId="5AA25954" w14:textId="77777777" w:rsidR="00323990" w:rsidRPr="00323990" w:rsidRDefault="00323990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  <w:r w:rsidRPr="00323990">
        <w:rPr>
          <w:rFonts w:eastAsia="Lucida Sans Unicode" w:cs="Arial"/>
          <w:bCs/>
          <w:i/>
          <w:kern w:val="2"/>
          <w:lang w:eastAsia="ar-SA"/>
        </w:rPr>
        <w:t>*niepotrzebne skreślić</w:t>
      </w:r>
    </w:p>
    <w:p w14:paraId="2149D192" w14:textId="3B12BC69" w:rsidR="00323990" w:rsidRPr="00323990" w:rsidRDefault="00323990" w:rsidP="00323990">
      <w:pPr>
        <w:widowControl w:val="0"/>
        <w:suppressAutoHyphens/>
        <w:spacing w:line="360" w:lineRule="auto"/>
        <w:rPr>
          <w:rFonts w:eastAsia="Lucida Sans Unicode" w:cs="Arial"/>
          <w:bCs/>
          <w:iCs/>
          <w:kern w:val="2"/>
          <w:sz w:val="22"/>
          <w:szCs w:val="22"/>
          <w:lang w:eastAsia="ar-SA"/>
        </w:rPr>
      </w:pP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Oświadczam, że wobec wskazanego wyżej </w:t>
      </w:r>
      <w:r w:rsidRPr="00323990">
        <w:rPr>
          <w:rFonts w:eastAsia="Lucida Sans Unicode" w:cs="Arial"/>
          <w:b/>
          <w:iCs/>
          <w:kern w:val="2"/>
          <w:sz w:val="22"/>
          <w:szCs w:val="22"/>
          <w:lang w:eastAsia="ar-SA"/>
        </w:rPr>
        <w:t xml:space="preserve">podwykonawcy zachodzą/nie zachodzą* </w:t>
      </w: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przesłanki wykluczenia określone  w art. 7 ust. 1 pkt 1-3 ustawy z dnia 13 kwietnia 2022 r.  </w:t>
      </w:r>
      <w:r w:rsidR="00F26436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                  </w:t>
      </w: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 xml:space="preserve">o szczególnych rozwiązaniach w zakresie przeciwdziałania wspieraniu agresji na Ukrainę oraz służących ochronie bezpieczeństwa narodowego </w:t>
      </w:r>
      <w:r w:rsidRPr="00323990">
        <w:rPr>
          <w:rFonts w:eastAsia="Lucida Sans Unicode" w:cs="Arial"/>
          <w:bCs/>
          <w:i/>
          <w:kern w:val="2"/>
          <w:sz w:val="22"/>
          <w:szCs w:val="22"/>
          <w:lang w:eastAsia="ar-SA"/>
        </w:rPr>
        <w:t>– jeżeli dotyczy</w:t>
      </w:r>
      <w:r w:rsidRPr="00323990">
        <w:rPr>
          <w:rFonts w:eastAsia="Lucida Sans Unicode" w:cs="Arial"/>
          <w:bCs/>
          <w:iCs/>
          <w:kern w:val="2"/>
          <w:sz w:val="22"/>
          <w:szCs w:val="22"/>
          <w:lang w:eastAsia="ar-SA"/>
        </w:rPr>
        <w:t>.</w:t>
      </w:r>
    </w:p>
    <w:p w14:paraId="27F990A7" w14:textId="77777777" w:rsidR="00323990" w:rsidRPr="00323990" w:rsidRDefault="00323990" w:rsidP="00323990">
      <w:pPr>
        <w:widowControl w:val="0"/>
        <w:numPr>
          <w:ilvl w:val="0"/>
          <w:numId w:val="23"/>
        </w:numPr>
        <w:tabs>
          <w:tab w:val="left" w:pos="284"/>
        </w:tabs>
        <w:suppressAutoHyphens/>
        <w:spacing w:line="360" w:lineRule="auto"/>
        <w:ind w:left="284" w:hanging="284"/>
        <w:textAlignment w:val="baseline"/>
        <w:rPr>
          <w:rFonts w:ascii="Times New Roman" w:eastAsia="Lucida Sans Unicode" w:hAnsi="Times New Roman"/>
          <w:kern w:val="2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6"/>
        <w:gridCol w:w="4654"/>
      </w:tblGrid>
      <w:tr w:rsidR="00F26436" w14:paraId="0B46E40A" w14:textId="77777777" w:rsidTr="00EA372E">
        <w:trPr>
          <w:trHeight w:val="352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0642CEF" w14:textId="77777777" w:rsidR="00F26436" w:rsidRDefault="00F26436" w:rsidP="00EA372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Miejsce szkolenia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E1CA085" w14:textId="77777777" w:rsidR="00F26436" w:rsidRDefault="00F26436" w:rsidP="00EA372E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Podstawa dysponowania</w:t>
            </w:r>
          </w:p>
        </w:tc>
      </w:tr>
      <w:tr w:rsidR="00F26436" w14:paraId="151761EF" w14:textId="77777777" w:rsidTr="00EA372E">
        <w:trPr>
          <w:trHeight w:val="927"/>
        </w:trPr>
        <w:tc>
          <w:tcPr>
            <w:tcW w:w="4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6FF51" w14:textId="77777777" w:rsidR="00F26436" w:rsidRDefault="00F26436" w:rsidP="00EA372E">
            <w:pPr>
              <w:spacing w:before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Nazwa/adres sali szkoleniowej: ………………………………………..…….</w:t>
            </w:r>
          </w:p>
          <w:p w14:paraId="569D9C4B" w14:textId="77777777" w:rsidR="00F26436" w:rsidRDefault="00F26436" w:rsidP="00EA372E">
            <w:pPr>
              <w:spacing w:after="1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Wyposażenie sali szkoleniowej na czas szkolenia:</w:t>
            </w:r>
          </w:p>
          <w:p w14:paraId="7781C93A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(wpisać ile)   ..…    stanowisk (krzesło, stolik/ławka) </w:t>
            </w:r>
          </w:p>
          <w:p w14:paraId="4911AA0F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tablica kredową /tablica sucho-ścieralna/flipchart z zapasem kartek*</w:t>
            </w:r>
          </w:p>
          <w:p w14:paraId="45B5E22E" w14:textId="77777777" w:rsidR="00F26436" w:rsidRDefault="00F26436" w:rsidP="00F26436">
            <w:pPr>
              <w:numPr>
                <w:ilvl w:val="0"/>
                <w:numId w:val="31"/>
              </w:numPr>
              <w:spacing w:after="120" w:line="240" w:lineRule="auto"/>
              <w:ind w:left="402" w:hanging="357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rzutnik multimedialny i ekran projekcyjny - TAK/NIE*</w:t>
            </w:r>
          </w:p>
          <w:p w14:paraId="25521F9B" w14:textId="77777777" w:rsidR="006A65CE" w:rsidRPr="006A65CE" w:rsidRDefault="006A65CE" w:rsidP="006A65CE">
            <w:pPr>
              <w:pStyle w:val="Akapitzlist"/>
              <w:numPr>
                <w:ilvl w:val="0"/>
                <w:numId w:val="31"/>
              </w:numPr>
              <w:rPr>
                <w:rFonts w:cs="Arial"/>
                <w:sz w:val="22"/>
                <w:szCs w:val="22"/>
              </w:rPr>
            </w:pPr>
            <w:r w:rsidRPr="006A65CE">
              <w:rPr>
                <w:rFonts w:cs="Arial"/>
                <w:sz w:val="22"/>
                <w:szCs w:val="22"/>
              </w:rPr>
              <w:t>(wpisać ile) ….. stanowisk komputerowych z oprogramowaniem niezbędnym do realizacji szkolenia</w:t>
            </w:r>
          </w:p>
          <w:p w14:paraId="040769EC" w14:textId="77777777" w:rsidR="00F26436" w:rsidRDefault="00F26436" w:rsidP="00EA372E">
            <w:pPr>
              <w:spacing w:after="20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Cs/>
                <w:sz w:val="20"/>
                <w:szCs w:val="20"/>
              </w:rPr>
              <w:t>Oświadczam, że  sala szkoleniowa spełnia wymagania ergonomiczne i bhp (m. in. odpowiednią powierzchnię, oświetlenie, wentylację i temperaturę)</w:t>
            </w:r>
            <w:r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726C7" w14:textId="77777777" w:rsidR="00F26436" w:rsidRDefault="00F26436" w:rsidP="00EA372E">
            <w:pPr>
              <w:spacing w:before="240" w:after="200"/>
              <w:rPr>
                <w:rFonts w:cs="Arial"/>
                <w:sz w:val="22"/>
                <w:szCs w:val="22"/>
                <w:lang w:eastAsia="ar-SA"/>
              </w:rPr>
            </w:pPr>
            <w:r>
              <w:rPr>
                <w:rFonts w:cs="Arial"/>
                <w:sz w:val="22"/>
                <w:szCs w:val="22"/>
              </w:rPr>
              <w:t>1) dysponuję wskazaną salą szkoleniową*</w:t>
            </w:r>
          </w:p>
        </w:tc>
      </w:tr>
      <w:tr w:rsidR="00F26436" w14:paraId="21C961FB" w14:textId="77777777" w:rsidTr="00EA372E">
        <w:trPr>
          <w:trHeight w:val="39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4C5CC" w14:textId="77777777" w:rsidR="00F26436" w:rsidRDefault="00F26436" w:rsidP="00EA372E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  <w:tc>
          <w:tcPr>
            <w:tcW w:w="4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F0E2" w14:textId="77777777" w:rsidR="00F26436" w:rsidRDefault="00F26436" w:rsidP="00F26436">
            <w:pPr>
              <w:numPr>
                <w:ilvl w:val="0"/>
                <w:numId w:val="32"/>
              </w:numPr>
              <w:spacing w:before="120" w:after="200"/>
              <w:ind w:left="74" w:hanging="511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2) inny podmiot udostępni mi wskazaną salę szkoleniową*:</w:t>
            </w:r>
          </w:p>
          <w:p w14:paraId="2FC9FCC6" w14:textId="77777777" w:rsidR="00F26436" w:rsidRDefault="00F26436" w:rsidP="00F26436">
            <w:pPr>
              <w:numPr>
                <w:ilvl w:val="0"/>
                <w:numId w:val="32"/>
              </w:numPr>
              <w:spacing w:line="240" w:lineRule="auto"/>
              <w:ind w:left="283" w:hanging="72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……………………………………………</w:t>
            </w:r>
          </w:p>
          <w:p w14:paraId="72F2F644" w14:textId="77777777" w:rsidR="00F26436" w:rsidRDefault="00F26436" w:rsidP="00F26436">
            <w:pPr>
              <w:numPr>
                <w:ilvl w:val="0"/>
                <w:numId w:val="32"/>
              </w:numPr>
              <w:spacing w:line="240" w:lineRule="auto"/>
              <w:ind w:left="283" w:hanging="72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       nazwa i adres podmiotu udostępniającego salę </w:t>
            </w:r>
          </w:p>
          <w:p w14:paraId="6DDE93B3" w14:textId="77777777" w:rsidR="00F26436" w:rsidRDefault="00F26436" w:rsidP="00EA372E">
            <w:pPr>
              <w:pStyle w:val="Standard"/>
              <w:spacing w:after="12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D523C1" w14:textId="7981F732" w:rsidR="00F26436" w:rsidRDefault="00BD6AF6" w:rsidP="00BD6AF6">
            <w:pPr>
              <w:pStyle w:val="Standard"/>
              <w:spacing w:after="12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Załączam do oferty 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>zobowiązani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e 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 xml:space="preserve">podmiotu trzeciego do udostępnienia mi na czas realizacji umowy, tj. od dnia jej zawarcia do 23.12.2026 r. sali szkoleniowej </w:t>
            </w:r>
            <w:r w:rsidRPr="00BD6AF6">
              <w:rPr>
                <w:rFonts w:ascii="Arial" w:hAnsi="Arial" w:cs="Arial"/>
                <w:bCs/>
                <w:sz w:val="20"/>
                <w:szCs w:val="20"/>
              </w:rPr>
              <w:t>lub inny równoważny dokument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F26436">
              <w:rPr>
                <w:rFonts w:ascii="Arial" w:hAnsi="Arial" w:cs="Arial"/>
                <w:bCs/>
                <w:i/>
                <w:sz w:val="20"/>
                <w:szCs w:val="20"/>
              </w:rPr>
              <w:t>– dotyczy przypadku udostępnienia sali szkoleniowej przez inny podmiot</w:t>
            </w:r>
            <w:r w:rsidR="00F26436">
              <w:rPr>
                <w:rFonts w:ascii="Arial" w:hAnsi="Arial" w:cs="Arial"/>
                <w:bCs/>
                <w:sz w:val="20"/>
                <w:szCs w:val="20"/>
              </w:rPr>
              <w:t xml:space="preserve">.  </w:t>
            </w:r>
          </w:p>
        </w:tc>
      </w:tr>
      <w:tr w:rsidR="00F26436" w14:paraId="5467CA1F" w14:textId="77777777" w:rsidTr="00EA372E">
        <w:trPr>
          <w:trHeight w:val="1592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F19A6" w14:textId="77777777" w:rsidR="00F26436" w:rsidRPr="00F26436" w:rsidRDefault="00F26436" w:rsidP="00EA372E">
            <w:pPr>
              <w:spacing w:before="120"/>
              <w:jc w:val="both"/>
              <w:rPr>
                <w:rFonts w:cs="Arial"/>
                <w:i/>
                <w:iCs/>
                <w:sz w:val="20"/>
                <w:szCs w:val="20"/>
              </w:rPr>
            </w:pPr>
            <w:r w:rsidRPr="00F26436">
              <w:rPr>
                <w:rFonts w:cs="Arial"/>
                <w:sz w:val="20"/>
                <w:szCs w:val="20"/>
              </w:rPr>
              <w:t xml:space="preserve">Oświadczam, że wobec podmiotu udostępniającego swój potencjał techniczny </w:t>
            </w:r>
            <w:r w:rsidRPr="00F26436">
              <w:rPr>
                <w:rFonts w:cs="Arial"/>
                <w:b/>
                <w:bCs/>
                <w:sz w:val="20"/>
                <w:szCs w:val="20"/>
              </w:rPr>
              <w:t>zachodzą/ nie zachodzą *</w:t>
            </w:r>
            <w:r w:rsidRPr="00F26436">
              <w:rPr>
                <w:rFonts w:cs="Arial"/>
                <w:sz w:val="20"/>
                <w:szCs w:val="20"/>
              </w:rPr>
              <w:t xml:space="preserve"> przesłanki wykluczenia określone w art. 7 ust. 1 pkt 1-3 ustawy z dnia 13 kwietnia 2022 r. o szczególnych rozwiązaniach w zakresie przeciwdziałania wspieraniu agresji na Ukrainę oraz służących ochronie bezpieczeństwa narodowego – </w:t>
            </w:r>
            <w:r w:rsidRPr="00F26436">
              <w:rPr>
                <w:rFonts w:cs="Arial"/>
                <w:i/>
                <w:iCs/>
                <w:sz w:val="20"/>
                <w:szCs w:val="20"/>
              </w:rPr>
              <w:t>jeżeli dotyczy.</w:t>
            </w:r>
          </w:p>
        </w:tc>
      </w:tr>
    </w:tbl>
    <w:p w14:paraId="796ADE66" w14:textId="77777777" w:rsidR="00F26436" w:rsidRDefault="00F26436" w:rsidP="00323990">
      <w:pPr>
        <w:spacing w:line="360" w:lineRule="auto"/>
        <w:rPr>
          <w:b/>
          <w:bCs/>
          <w:i/>
        </w:rPr>
      </w:pPr>
    </w:p>
    <w:p w14:paraId="00294AC8" w14:textId="5B6A4D96" w:rsidR="00323990" w:rsidRDefault="00323990" w:rsidP="00323990">
      <w:pPr>
        <w:spacing w:line="360" w:lineRule="auto"/>
        <w:rPr>
          <w:b/>
          <w:bCs/>
          <w:i/>
        </w:rPr>
      </w:pPr>
      <w:r w:rsidRPr="00323990">
        <w:rPr>
          <w:b/>
          <w:bCs/>
          <w:i/>
        </w:rPr>
        <w:t>*niepotrzebne skreślić</w:t>
      </w:r>
    </w:p>
    <w:p w14:paraId="2A7F9FB2" w14:textId="77777777" w:rsidR="006A65CE" w:rsidRPr="00F26436" w:rsidRDefault="006A65CE" w:rsidP="00323990">
      <w:pPr>
        <w:spacing w:line="360" w:lineRule="auto"/>
        <w:rPr>
          <w:b/>
          <w:bCs/>
          <w:i/>
        </w:rPr>
      </w:pPr>
    </w:p>
    <w:p w14:paraId="43BB7ED1" w14:textId="77777777" w:rsidR="00323990" w:rsidRPr="00323990" w:rsidRDefault="00323990" w:rsidP="00323990">
      <w:pPr>
        <w:numPr>
          <w:ilvl w:val="0"/>
          <w:numId w:val="23"/>
        </w:numPr>
        <w:suppressAutoHyphens/>
        <w:spacing w:line="360" w:lineRule="auto"/>
        <w:ind w:left="284" w:hanging="426"/>
        <w:rPr>
          <w:i/>
        </w:rPr>
      </w:pPr>
    </w:p>
    <w:tbl>
      <w:tblPr>
        <w:tblW w:w="88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0"/>
        <w:gridCol w:w="6560"/>
        <w:gridCol w:w="7"/>
      </w:tblGrid>
      <w:tr w:rsidR="00F26436" w14:paraId="5F95E60E" w14:textId="77777777" w:rsidTr="00F26436">
        <w:trPr>
          <w:gridAfter w:val="1"/>
          <w:wAfter w:w="7" w:type="dxa"/>
        </w:trPr>
        <w:tc>
          <w:tcPr>
            <w:tcW w:w="8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74E0652A" w14:textId="7D1E32CC" w:rsidR="00F26436" w:rsidRDefault="00F26436" w:rsidP="00EA372E">
            <w:pPr>
              <w:pStyle w:val="Standard"/>
              <w:tabs>
                <w:tab w:val="left" w:leader="dot" w:pos="8505"/>
              </w:tabs>
              <w:spacing w:before="120"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bookmarkStart w:id="1" w:name="_Hlk128567665"/>
            <w:r>
              <w:rPr>
                <w:rFonts w:ascii="Arial" w:hAnsi="Arial" w:cs="Arial"/>
                <w:b/>
                <w:bCs/>
              </w:rPr>
              <w:t>Wykaz materiałów szkoleniowych, które uczestnik szkolenia otrzyma na własność</w:t>
            </w:r>
          </w:p>
        </w:tc>
      </w:tr>
      <w:tr w:rsidR="00F26436" w14:paraId="1E3F59C8" w14:textId="77777777" w:rsidTr="00F2643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79336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podręcznik/skrypt*</w:t>
            </w:r>
          </w:p>
        </w:tc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3636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before="12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tytuł: ……………………………………………………….…….</w:t>
            </w:r>
          </w:p>
          <w:p w14:paraId="2477AD48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autor: ………………………………………………….…………</w:t>
            </w:r>
          </w:p>
        </w:tc>
      </w:tr>
      <w:tr w:rsidR="00F26436" w14:paraId="398B6C53" w14:textId="77777777" w:rsidTr="00F2643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641117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zeszyt A5 60-kartkowy, </w:t>
            </w:r>
          </w:p>
          <w:p w14:paraId="3CF08B7A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długopis, ołówek  </w:t>
            </w:r>
          </w:p>
        </w:tc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A55A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before="120" w:after="120" w:line="36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TAK/NIE*</w:t>
            </w:r>
          </w:p>
        </w:tc>
      </w:tr>
      <w:tr w:rsidR="00F26436" w14:paraId="6C526659" w14:textId="77777777" w:rsidTr="00F26436"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78720" w14:textId="77777777" w:rsidR="00F26436" w:rsidRPr="00A021B9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A021B9">
              <w:rPr>
                <w:rFonts w:ascii="Arial" w:hAnsi="Arial" w:cs="Arial"/>
                <w:sz w:val="22"/>
                <w:szCs w:val="22"/>
              </w:rPr>
              <w:t xml:space="preserve">inne </w:t>
            </w:r>
          </w:p>
        </w:tc>
        <w:tc>
          <w:tcPr>
            <w:tcW w:w="6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CCA3" w14:textId="77777777" w:rsidR="00F26436" w:rsidRDefault="00F26436" w:rsidP="00EA372E">
            <w:pPr>
              <w:pStyle w:val="Standard"/>
              <w:tabs>
                <w:tab w:val="left" w:leader="dot" w:pos="8505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wymienić, jeśli wykonawca przewiduje dodatkowe materiały: ………………………………………………………..………….</w:t>
            </w:r>
          </w:p>
        </w:tc>
      </w:tr>
    </w:tbl>
    <w:p w14:paraId="2E6F0A06" w14:textId="77777777" w:rsidR="00F26436" w:rsidRDefault="00F26436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6386AFD5" w14:textId="249CCCF1" w:rsidR="00323990" w:rsidRDefault="00323990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  <w:r w:rsidRPr="00323990">
        <w:rPr>
          <w:rFonts w:eastAsia="Lucida Sans Unicode" w:cs="Arial"/>
          <w:bCs/>
          <w:i/>
          <w:kern w:val="2"/>
          <w:lang w:eastAsia="ar-SA"/>
        </w:rPr>
        <w:t>*niepotrzebne skreślić</w:t>
      </w:r>
      <w:bookmarkEnd w:id="1"/>
    </w:p>
    <w:p w14:paraId="7FCB367E" w14:textId="77777777" w:rsidR="00332DEF" w:rsidRPr="00323990" w:rsidRDefault="00332DEF" w:rsidP="00323990">
      <w:pPr>
        <w:widowControl w:val="0"/>
        <w:suppressAutoHyphens/>
        <w:spacing w:line="360" w:lineRule="auto"/>
        <w:rPr>
          <w:rFonts w:eastAsia="Lucida Sans Unicode" w:cs="Arial"/>
          <w:bCs/>
          <w:i/>
          <w:kern w:val="2"/>
          <w:lang w:eastAsia="ar-SA"/>
        </w:rPr>
      </w:pPr>
    </w:p>
    <w:p w14:paraId="41145F1D" w14:textId="2B34658E" w:rsidR="00323990" w:rsidRPr="00F26436" w:rsidRDefault="00323990" w:rsidP="00323990">
      <w:pPr>
        <w:widowControl w:val="0"/>
        <w:numPr>
          <w:ilvl w:val="0"/>
          <w:numId w:val="23"/>
        </w:numPr>
        <w:suppressAutoHyphens/>
        <w:spacing w:after="120" w:line="240" w:lineRule="auto"/>
        <w:ind w:left="426" w:hanging="284"/>
        <w:textAlignment w:val="baseline"/>
        <w:rPr>
          <w:rFonts w:cs="Arial"/>
        </w:rPr>
      </w:pPr>
      <w:r w:rsidRPr="00323990">
        <w:rPr>
          <w:rFonts w:cs="Arial"/>
        </w:rPr>
        <w:t xml:space="preserve">Na potrzeby preliminarza należy przyjąć koszt przeszkolenia </w:t>
      </w:r>
      <w:r w:rsidRPr="00F26436">
        <w:rPr>
          <w:rFonts w:cs="Arial"/>
        </w:rPr>
        <w:t xml:space="preserve">grupy </w:t>
      </w:r>
      <w:r w:rsidR="006A65CE">
        <w:rPr>
          <w:rFonts w:cs="Arial"/>
        </w:rPr>
        <w:t>20</w:t>
      </w:r>
      <w:r w:rsidRPr="00F26436">
        <w:rPr>
          <w:rFonts w:cs="Arial"/>
        </w:rPr>
        <w:t>-osobowej:</w:t>
      </w:r>
    </w:p>
    <w:p w14:paraId="05E46AA9" w14:textId="77777777" w:rsidR="00F26436" w:rsidRDefault="00F26436" w:rsidP="00323990">
      <w:pPr>
        <w:rPr>
          <w:rFonts w:cs="Arial"/>
          <w:i/>
          <w:color w:val="000000"/>
          <w:sz w:val="22"/>
          <w:szCs w:val="22"/>
        </w:rPr>
      </w:pPr>
    </w:p>
    <w:tbl>
      <w:tblPr>
        <w:tblW w:w="9555" w:type="dxa"/>
        <w:tblInd w:w="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21"/>
        <w:gridCol w:w="2834"/>
      </w:tblGrid>
      <w:tr w:rsidR="00F26436" w14:paraId="174C9398" w14:textId="77777777" w:rsidTr="00EA372E">
        <w:trPr>
          <w:tblHeader/>
        </w:trPr>
        <w:tc>
          <w:tcPr>
            <w:tcW w:w="95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7E6E6"/>
            <w:hideMark/>
          </w:tcPr>
          <w:p w14:paraId="69C074C5" w14:textId="77777777" w:rsidR="00F26436" w:rsidRDefault="00F26436" w:rsidP="00EA372E">
            <w:pPr>
              <w:pStyle w:val="Tytutabeli"/>
              <w:snapToGrid w:val="0"/>
              <w:spacing w:after="0" w:line="360" w:lineRule="auto"/>
              <w:jc w:val="left"/>
              <w:rPr>
                <w:rFonts w:ascii="Arial" w:hAnsi="Arial" w:cs="Arial"/>
                <w:i w:val="0"/>
                <w:iCs/>
                <w:sz w:val="22"/>
                <w:szCs w:val="22"/>
              </w:rPr>
            </w:pPr>
            <w:r>
              <w:rPr>
                <w:rFonts w:ascii="Arial" w:hAnsi="Arial" w:cs="Arial"/>
                <w:i w:val="0"/>
                <w:iCs/>
                <w:sz w:val="22"/>
                <w:szCs w:val="22"/>
              </w:rPr>
              <w:t>Preliminarz kosztów</w:t>
            </w:r>
          </w:p>
        </w:tc>
      </w:tr>
      <w:tr w:rsidR="00F26436" w14:paraId="0870B882" w14:textId="77777777" w:rsidTr="00EA372E">
        <w:trPr>
          <w:tblHeader/>
        </w:trPr>
        <w:tc>
          <w:tcPr>
            <w:tcW w:w="67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14:paraId="6FC6E284" w14:textId="77777777" w:rsidR="00F26436" w:rsidRDefault="00F26436" w:rsidP="00EA372E">
            <w:pPr>
              <w:pStyle w:val="Tytutabeli"/>
              <w:snapToGrid w:val="0"/>
              <w:spacing w:after="0" w:line="360" w:lineRule="auto"/>
              <w:jc w:val="left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/>
                <w:sz w:val="20"/>
                <w:szCs w:val="20"/>
              </w:rPr>
              <w:t>Wyszczególnienie kosztów związanych z organizacją  szkolenia</w:t>
            </w:r>
          </w:p>
        </w:tc>
        <w:tc>
          <w:tcPr>
            <w:tcW w:w="28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3BECD9EA" w14:textId="54976E69" w:rsidR="00F26436" w:rsidRDefault="00F26436" w:rsidP="00EA372E">
            <w:pPr>
              <w:pStyle w:val="Tytutabeli"/>
              <w:snapToGrid w:val="0"/>
              <w:spacing w:after="0" w:line="360" w:lineRule="auto"/>
              <w:jc w:val="left"/>
              <w:rPr>
                <w:rFonts w:ascii="Arial" w:hAnsi="Arial" w:cs="Arial"/>
                <w:i w:val="0"/>
                <w:iCs/>
                <w:sz w:val="20"/>
                <w:szCs w:val="20"/>
              </w:rPr>
            </w:pPr>
            <w:r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Wartość dla </w:t>
            </w:r>
            <w:r w:rsidR="006A65CE">
              <w:rPr>
                <w:rFonts w:ascii="Arial" w:hAnsi="Arial" w:cs="Arial"/>
                <w:i w:val="0"/>
                <w:iCs/>
                <w:sz w:val="20"/>
                <w:szCs w:val="20"/>
              </w:rPr>
              <w:t>20</w:t>
            </w:r>
            <w:r>
              <w:rPr>
                <w:rFonts w:ascii="Arial" w:hAnsi="Arial" w:cs="Arial"/>
                <w:i w:val="0"/>
                <w:iCs/>
                <w:sz w:val="20"/>
                <w:szCs w:val="20"/>
              </w:rPr>
              <w:t xml:space="preserve"> osób</w:t>
            </w:r>
          </w:p>
        </w:tc>
      </w:tr>
      <w:tr w:rsidR="00F26436" w14:paraId="1EE6CEF8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763062D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Wynajem pomieszczeń dydaktycznych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CF0D9F7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1481854E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79ECBB3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Płace wykładowców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F95011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7703930A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7E3AEBE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Obsługa administracyjno - ekonomiczna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B38BB7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70FACE03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F2CE33D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Kierownik kursu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1677B2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25DFCDB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0BE4DF0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Eksploatacja sprzętu    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C0CBF9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16B7EF02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ABA1888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Materiały szkoleniowe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4BCB0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F26436" w14:paraId="153078F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958ED0E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Materiały promocyjne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8AF6F2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5DA79244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A14DDAF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Zaświadczenia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89770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04F20F3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A3354A" w14:textId="77777777" w:rsidR="00F26436" w:rsidRDefault="00F26436" w:rsidP="00F26436">
            <w:pPr>
              <w:pStyle w:val="TableContents"/>
              <w:numPr>
                <w:ilvl w:val="0"/>
                <w:numId w:val="34"/>
              </w:numPr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Inne (wpisać jakie):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4011A8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EAEC1F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3F2E6D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Zysk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E4E19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5823389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154A483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Razem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37DF67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E8B6432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FFC7D5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za osobę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A1E2ED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6436" w14:paraId="2A5D85DC" w14:textId="77777777" w:rsidTr="00EA372E">
        <w:tc>
          <w:tcPr>
            <w:tcW w:w="67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48F95F0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Cena za osobogodzinę</w:t>
            </w:r>
          </w:p>
        </w:tc>
        <w:tc>
          <w:tcPr>
            <w:tcW w:w="28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77EA20" w14:textId="77777777" w:rsidR="00F26436" w:rsidRDefault="00F26436" w:rsidP="00EA372E">
            <w:pPr>
              <w:pStyle w:val="TableContents"/>
              <w:snapToGrid w:val="0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80F9B2A" w14:textId="77777777" w:rsidR="00F26436" w:rsidRDefault="00F26436" w:rsidP="00323990">
      <w:pPr>
        <w:rPr>
          <w:rFonts w:cs="Arial"/>
          <w:i/>
          <w:color w:val="000000"/>
          <w:sz w:val="22"/>
          <w:szCs w:val="22"/>
        </w:rPr>
      </w:pPr>
    </w:p>
    <w:p w14:paraId="63053BEE" w14:textId="2818AFCC" w:rsidR="004D02CB" w:rsidRDefault="00323990" w:rsidP="00323990">
      <w:pPr>
        <w:rPr>
          <w:rFonts w:cs="Arial"/>
          <w:i/>
          <w:color w:val="000000"/>
          <w:sz w:val="22"/>
          <w:szCs w:val="22"/>
        </w:rPr>
      </w:pPr>
      <w:r w:rsidRPr="004D02CB">
        <w:rPr>
          <w:rFonts w:cs="Arial"/>
          <w:i/>
          <w:color w:val="000000"/>
          <w:sz w:val="22"/>
          <w:szCs w:val="22"/>
        </w:rPr>
        <w:t xml:space="preserve">W koszcie szkolenia </w:t>
      </w:r>
      <w:r w:rsidRPr="006A65CE">
        <w:rPr>
          <w:rFonts w:cs="Arial"/>
          <w:b/>
          <w:bCs/>
          <w:i/>
          <w:sz w:val="22"/>
          <w:szCs w:val="22"/>
        </w:rPr>
        <w:t>nie należy</w:t>
      </w:r>
      <w:r w:rsidRPr="006A65CE">
        <w:rPr>
          <w:rFonts w:cs="Arial"/>
          <w:i/>
          <w:sz w:val="22"/>
          <w:szCs w:val="22"/>
        </w:rPr>
        <w:t xml:space="preserve"> uwzględniać kosztów związanych z ubezpieczeniem osób skierowanych na szkolenie od następstw nieszczęśliwych wypadków powstałych </w:t>
      </w:r>
      <w:r w:rsidRPr="004D02CB">
        <w:rPr>
          <w:rFonts w:cs="Arial"/>
          <w:i/>
          <w:color w:val="000000"/>
          <w:sz w:val="22"/>
          <w:szCs w:val="22"/>
        </w:rPr>
        <w:t>w związku ze szkoleniem oraz w drodze do/z miejsca szkolenia</w:t>
      </w:r>
    </w:p>
    <w:p w14:paraId="72D47B78" w14:textId="77777777" w:rsidR="006A65CE" w:rsidRDefault="006A65CE" w:rsidP="00323990">
      <w:pPr>
        <w:rPr>
          <w:rFonts w:cs="Arial"/>
          <w:i/>
          <w:color w:val="000000"/>
          <w:sz w:val="22"/>
          <w:szCs w:val="22"/>
        </w:rPr>
      </w:pPr>
    </w:p>
    <w:p w14:paraId="570DD700" w14:textId="77777777" w:rsidR="006A65CE" w:rsidRPr="00F26436" w:rsidRDefault="006A65CE" w:rsidP="00323990">
      <w:pPr>
        <w:rPr>
          <w:rFonts w:cs="Arial"/>
          <w:i/>
          <w:color w:val="000000"/>
          <w:sz w:val="22"/>
          <w:szCs w:val="22"/>
        </w:rPr>
      </w:pPr>
    </w:p>
    <w:p w14:paraId="544D50DA" w14:textId="77777777" w:rsidR="004D02CB" w:rsidRDefault="004D02CB" w:rsidP="00323990">
      <w:pPr>
        <w:rPr>
          <w:rFonts w:cs="Arial"/>
          <w:i/>
          <w:color w:val="000000"/>
          <w:sz w:val="20"/>
          <w:szCs w:val="20"/>
        </w:rPr>
      </w:pPr>
    </w:p>
    <w:p w14:paraId="43243854" w14:textId="60A11B32" w:rsidR="00332DEF" w:rsidRPr="00332DEF" w:rsidRDefault="00332DEF" w:rsidP="00332DEF">
      <w:pPr>
        <w:pStyle w:val="Akapitzlist"/>
        <w:widowControl w:val="0"/>
        <w:numPr>
          <w:ilvl w:val="0"/>
          <w:numId w:val="43"/>
        </w:numPr>
        <w:suppressAutoHyphens/>
        <w:spacing w:line="360" w:lineRule="auto"/>
        <w:ind w:left="284" w:hanging="284"/>
        <w:textAlignment w:val="baseline"/>
        <w:rPr>
          <w:i/>
          <w:iCs/>
        </w:rPr>
      </w:pPr>
      <w:r w:rsidRPr="00332DEF">
        <w:rPr>
          <w:b/>
          <w:bCs/>
        </w:rPr>
        <w:lastRenderedPageBreak/>
        <w:t xml:space="preserve">Wykaz zrealizowanych przez Wykonawcę (jednostkę szkolącą) szkoleń   </w:t>
      </w:r>
      <w:r>
        <w:rPr>
          <w:b/>
          <w:bCs/>
        </w:rPr>
        <w:t xml:space="preserve">                  </w:t>
      </w:r>
      <w:r w:rsidRPr="00332DEF">
        <w:rPr>
          <w:b/>
          <w:bCs/>
        </w:rPr>
        <w:t>w zakresie tematyki, która będzie poruszana na szkoleniu, zrealizowanych w okresie 3 lat przed terminem składania ofert.</w:t>
      </w:r>
    </w:p>
    <w:p w14:paraId="5F91C44F" w14:textId="1E228831" w:rsidR="00332DEF" w:rsidRDefault="00332DEF" w:rsidP="00332DEF">
      <w:pPr>
        <w:spacing w:line="360" w:lineRule="auto"/>
        <w:ind w:left="284"/>
        <w:rPr>
          <w:i/>
          <w:iCs/>
        </w:rPr>
      </w:pPr>
      <w:r>
        <w:t xml:space="preserve">Podstawą oceny będą wymienione szkolenia oraz załączone dokumenty i oświadczenia potwierdzające należyte wykonanie usług </w:t>
      </w:r>
      <w:r w:rsidR="00992BD8">
        <w:t xml:space="preserve">- </w:t>
      </w:r>
      <w:r w:rsidR="00992BD8" w:rsidRPr="00992BD8">
        <w:t xml:space="preserve">co najmniej 2 szkolenia z zakresu objętego przedmiotem zamówienia – </w:t>
      </w:r>
      <w:r w:rsidR="00DA70A8" w:rsidRPr="00DA70A8">
        <w:t xml:space="preserve">z głównego modułu szkolenia, tj. </w:t>
      </w:r>
      <w:r w:rsidR="00DA70A8">
        <w:t xml:space="preserve">              </w:t>
      </w:r>
      <w:r w:rsidR="00DA70A8" w:rsidRPr="00DA70A8">
        <w:t>z zakresu kadr i płac (nie będą brane pod uwagę szkolenia w zakresie obsługi biura, księgowości, zakładania działalności gospodarczej, itp.)</w:t>
      </w:r>
      <w:r>
        <w:t xml:space="preserve"> Szkolenia, których należyte wykonanie nie zostanie potwierdzone </w:t>
      </w:r>
      <w:r w:rsidRPr="00332DEF">
        <w:t>referencj</w:t>
      </w:r>
      <w:r>
        <w:t>ami</w:t>
      </w:r>
      <w:r w:rsidRPr="00332DEF">
        <w:t xml:space="preserve"> lub inny</w:t>
      </w:r>
      <w:r>
        <w:t>mi</w:t>
      </w:r>
      <w:r w:rsidRPr="00332DEF">
        <w:t xml:space="preserve"> dokument</w:t>
      </w:r>
      <w:r>
        <w:t>ami</w:t>
      </w:r>
      <w:r w:rsidRPr="00332DEF">
        <w:t xml:space="preserve"> potwierdzający</w:t>
      </w:r>
      <w:r>
        <w:t>mi</w:t>
      </w:r>
      <w:r w:rsidRPr="00332DEF">
        <w:t xml:space="preserve"> należyte wykonanie usług szkoleniowych </w:t>
      </w:r>
      <w:r>
        <w:t>nie będą zaliczone.</w:t>
      </w:r>
    </w:p>
    <w:p w14:paraId="7624E3B6" w14:textId="77777777" w:rsidR="00332DEF" w:rsidRDefault="00332DEF" w:rsidP="00332DEF">
      <w:pPr>
        <w:pStyle w:val="Standard"/>
        <w:tabs>
          <w:tab w:val="left" w:leader="dot" w:pos="8505"/>
        </w:tabs>
        <w:rPr>
          <w:i/>
          <w:iCs/>
        </w:rPr>
      </w:pPr>
    </w:p>
    <w:tbl>
      <w:tblPr>
        <w:tblW w:w="10335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"/>
        <w:gridCol w:w="1558"/>
        <w:gridCol w:w="1843"/>
        <w:gridCol w:w="1985"/>
        <w:gridCol w:w="1559"/>
        <w:gridCol w:w="1417"/>
        <w:gridCol w:w="1276"/>
      </w:tblGrid>
      <w:tr w:rsidR="00332DEF" w14:paraId="6DC55670" w14:textId="77777777" w:rsidTr="00BF63A2">
        <w:trPr>
          <w:trHeight w:val="574"/>
        </w:trPr>
        <w:tc>
          <w:tcPr>
            <w:tcW w:w="69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0040B53B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L.P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4D755281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Nazwa szkolenia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28EAEFF0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Zakres tematyczny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7E6E6"/>
            <w:hideMark/>
          </w:tcPr>
          <w:p w14:paraId="5803A094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Ilość godzin szkolenia 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1E34382B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Dla kogo realizowane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nil"/>
            </w:tcBorders>
            <w:shd w:val="clear" w:color="auto" w:fill="E7E6E6"/>
            <w:hideMark/>
          </w:tcPr>
          <w:p w14:paraId="545B7A66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Ilość przeszkolonych osób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E7E6E6"/>
            <w:hideMark/>
          </w:tcPr>
          <w:p w14:paraId="54737E69" w14:textId="77777777" w:rsidR="00332DEF" w:rsidRDefault="00332DEF" w:rsidP="00BF63A2">
            <w:pPr>
              <w:pStyle w:val="TableContents"/>
              <w:snapToGri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Data szkolenia</w:t>
            </w:r>
          </w:p>
        </w:tc>
      </w:tr>
      <w:tr w:rsidR="00332DEF" w14:paraId="7087DF41" w14:textId="77777777" w:rsidTr="00BF63A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1EDCA" w14:textId="0B87CE3F" w:rsidR="00332DEF" w:rsidRDefault="00332DEF" w:rsidP="00BF63A2">
            <w:pPr>
              <w:pStyle w:val="TableContents"/>
              <w:snapToGrid w:val="0"/>
            </w:pPr>
            <w: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35D2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B884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88A20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D63B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386D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80C4" w14:textId="77777777" w:rsidR="00332DEF" w:rsidRDefault="00332DEF" w:rsidP="00BF63A2">
            <w:pPr>
              <w:pStyle w:val="TableContents"/>
              <w:snapToGrid w:val="0"/>
            </w:pPr>
          </w:p>
        </w:tc>
      </w:tr>
      <w:tr w:rsidR="00332DEF" w14:paraId="6A6C503A" w14:textId="77777777" w:rsidTr="00BF63A2"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AAB7" w14:textId="74000EAA" w:rsidR="00332DEF" w:rsidRDefault="00332DEF" w:rsidP="00BF63A2">
            <w:pPr>
              <w:pStyle w:val="TableContents"/>
              <w:snapToGrid w:val="0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E9BF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383A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DBDD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A27A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D919" w14:textId="77777777" w:rsidR="00332DEF" w:rsidRDefault="00332DEF" w:rsidP="00BF63A2">
            <w:pPr>
              <w:pStyle w:val="TableContents"/>
              <w:snapToGrid w:val="0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3F18" w14:textId="77777777" w:rsidR="00332DEF" w:rsidRDefault="00332DEF" w:rsidP="00BF63A2">
            <w:pPr>
              <w:pStyle w:val="TableContents"/>
              <w:snapToGrid w:val="0"/>
            </w:pPr>
          </w:p>
        </w:tc>
      </w:tr>
    </w:tbl>
    <w:p w14:paraId="28654DD9" w14:textId="77777777" w:rsidR="00332DEF" w:rsidRPr="00332DEF" w:rsidRDefault="00332DEF" w:rsidP="00332DEF">
      <w:pPr>
        <w:pStyle w:val="Standard"/>
        <w:suppressAutoHyphens w:val="0"/>
        <w:spacing w:line="360" w:lineRule="auto"/>
        <w:textAlignment w:val="baseline"/>
        <w:rPr>
          <w:rFonts w:ascii="Arial" w:hAnsi="Arial" w:cs="Arial"/>
        </w:rPr>
      </w:pPr>
    </w:p>
    <w:p w14:paraId="6BAF48DD" w14:textId="24A85679" w:rsidR="004D02CB" w:rsidRPr="004D02CB" w:rsidRDefault="004D02CB" w:rsidP="00332DEF">
      <w:pPr>
        <w:pStyle w:val="Standard"/>
        <w:numPr>
          <w:ilvl w:val="0"/>
          <w:numId w:val="43"/>
        </w:numPr>
        <w:suppressAutoHyphens w:val="0"/>
        <w:spacing w:line="360" w:lineRule="auto"/>
        <w:textAlignment w:val="baseline"/>
        <w:rPr>
          <w:rFonts w:ascii="Arial" w:hAnsi="Arial" w:cs="Arial"/>
        </w:rPr>
      </w:pPr>
      <w:r w:rsidRPr="004D02CB">
        <w:rPr>
          <w:rFonts w:ascii="Arial" w:hAnsi="Arial" w:cs="Arial"/>
          <w:b/>
          <w:bCs/>
        </w:rPr>
        <w:t xml:space="preserve">Konflikt interesów </w:t>
      </w:r>
    </w:p>
    <w:p w14:paraId="731610DD" w14:textId="1CAECFD3" w:rsidR="004D02CB" w:rsidRDefault="004D02CB" w:rsidP="004D02CB">
      <w:pPr>
        <w:pStyle w:val="Standard"/>
        <w:suppressAutoHyphens w:val="0"/>
        <w:spacing w:line="360" w:lineRule="auto"/>
        <w:ind w:left="284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 </w:t>
      </w:r>
      <w:r>
        <w:rPr>
          <w:rFonts w:ascii="Arial" w:hAnsi="Arial" w:cs="Arial"/>
          <w:b/>
          <w:bCs/>
        </w:rPr>
        <w:t>jestem/nie jestem*</w:t>
      </w:r>
      <w:r>
        <w:rPr>
          <w:rFonts w:ascii="Arial" w:hAnsi="Arial" w:cs="Arial"/>
        </w:rPr>
        <w:t xml:space="preserve"> powiązany osobowo lub kapitałowo                    z Zamawiającym.</w:t>
      </w:r>
    </w:p>
    <w:p w14:paraId="3091D1B7" w14:textId="18661AFE" w:rsidR="004D02CB" w:rsidRPr="004D02CB" w:rsidRDefault="004D02CB" w:rsidP="004D02CB">
      <w:pPr>
        <w:pStyle w:val="Standard"/>
        <w:suppressAutoHyphens w:val="0"/>
        <w:spacing w:line="276" w:lineRule="auto"/>
        <w:ind w:left="284"/>
        <w:textAlignment w:val="baseline"/>
        <w:rPr>
          <w:rFonts w:ascii="Arial" w:hAnsi="Arial" w:cs="Arial"/>
        </w:rPr>
      </w:pPr>
      <w:r w:rsidRPr="004D02CB">
        <w:rPr>
          <w:rFonts w:ascii="Arial" w:hAnsi="Arial" w:cs="Arial"/>
        </w:rPr>
        <w:t>Przez powiązania osobowe lub kapitałowe rozumie się wzajemne powiązania pomiędzy Zamawiającym lub osobami upoważnionymi do zaciągania zobowiązań w imieniu Zamawiającego lub osobami wykonującymi w imieniu Zamawiającego czynności związane z przygotowaniem i przeprowadzeniem procedury wyboru Wykonawcy, a Wykonawcą (względy rodzinne, emocjonalne, sympatie polityczne lub związki z jakimkolwiek krajem, interes gospodarczy lub jakiekolwiek inne bezpośrednie lub pośrednie interesy osobiste), polegające w szczególności na:</w:t>
      </w:r>
      <w:r w:rsidRPr="004D02CB">
        <w:t xml:space="preserve"> </w:t>
      </w:r>
    </w:p>
    <w:p w14:paraId="652734D1" w14:textId="77777777" w:rsidR="004D02CB" w:rsidRPr="004D02CB" w:rsidRDefault="004D02CB" w:rsidP="004D02CB">
      <w:pPr>
        <w:pStyle w:val="Akapitzlist"/>
        <w:numPr>
          <w:ilvl w:val="0"/>
          <w:numId w:val="28"/>
        </w:numPr>
        <w:autoSpaceDE w:val="0"/>
        <w:autoSpaceDN w:val="0"/>
        <w:adjustRightInd w:val="0"/>
        <w:rPr>
          <w:rFonts w:cs="Arial"/>
        </w:rPr>
      </w:pPr>
      <w:r w:rsidRPr="004D02CB">
        <w:rPr>
          <w:rFonts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C221FE0" w14:textId="77777777" w:rsidR="004D02CB" w:rsidRPr="004D02CB" w:rsidRDefault="004D02CB" w:rsidP="004D02CB">
      <w:pPr>
        <w:pStyle w:val="Akapitzlist"/>
        <w:numPr>
          <w:ilvl w:val="0"/>
          <w:numId w:val="28"/>
        </w:numPr>
        <w:autoSpaceDE w:val="0"/>
        <w:autoSpaceDN w:val="0"/>
        <w:adjustRightInd w:val="0"/>
        <w:rPr>
          <w:rFonts w:cs="Arial"/>
        </w:rPr>
      </w:pPr>
      <w:r w:rsidRPr="004D02CB">
        <w:rPr>
          <w:rFonts w:cs="Arial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4D02CB">
        <w:rPr>
          <w:rFonts w:cs="Arial"/>
        </w:rPr>
        <w:br/>
        <w:t xml:space="preserve">z tytułu przysposobienia, opieki lub kurateli albo pozostawaniu we wspólnym pożyciu </w:t>
      </w:r>
      <w:r w:rsidRPr="004D02CB">
        <w:rPr>
          <w:rFonts w:cs="Arial"/>
        </w:rPr>
        <w:br/>
        <w:t xml:space="preserve">z wykonawcą, jego zastępcą prawnym lub członkami organów zarządzających </w:t>
      </w:r>
      <w:r w:rsidRPr="004D02CB">
        <w:rPr>
          <w:rFonts w:cs="Arial"/>
        </w:rPr>
        <w:lastRenderedPageBreak/>
        <w:t>lub organów nadzorczych wykonawców ubiegających się o udzielenie zamówienia,</w:t>
      </w:r>
    </w:p>
    <w:p w14:paraId="342DA812" w14:textId="77777777" w:rsidR="004D02CB" w:rsidRPr="004D02CB" w:rsidRDefault="004D02CB" w:rsidP="004D02CB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120"/>
        <w:ind w:left="714" w:hanging="357"/>
        <w:rPr>
          <w:rFonts w:cs="Arial"/>
        </w:rPr>
      </w:pPr>
      <w:r w:rsidRPr="004D02CB">
        <w:rPr>
          <w:rFonts w:cs="Arial"/>
        </w:rPr>
        <w:t xml:space="preserve">pozostawaniu z wykonawcą w takim stosunku prawnym lub faktycznym, że istnieje uzasadniona wątpliwość co do ich bezstronności lub niezależności w związku z postępowaniem o udzielenie zamówienia.  </w:t>
      </w:r>
    </w:p>
    <w:p w14:paraId="6C82A04B" w14:textId="36D4AE7A" w:rsidR="004D02CB" w:rsidRDefault="004D02CB" w:rsidP="004D02CB">
      <w:pPr>
        <w:pStyle w:val="Standard"/>
        <w:numPr>
          <w:ilvl w:val="0"/>
          <w:numId w:val="27"/>
        </w:numPr>
        <w:spacing w:after="120" w:line="360" w:lineRule="auto"/>
        <w:ind w:left="284" w:hanging="284"/>
        <w:textAlignment w:val="baseline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Oświadczam, że wypełniłem obowiązki informacyjne przewidziane w art. 13 lub art. 14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 wobec osób fizycznych, od których dane osobowe bezpośrednio lub pośrednio pozyskałem w celu ubiegania się o udzielenie zamówienia publicznego w niniejszym postępowaniu – </w:t>
      </w:r>
      <w:r w:rsidRPr="004D02CB">
        <w:rPr>
          <w:rFonts w:ascii="Arial" w:hAnsi="Arial" w:cs="Arial"/>
          <w:i/>
          <w:iCs/>
        </w:rPr>
        <w:t>jeżeli dotyczy.</w:t>
      </w:r>
    </w:p>
    <w:p w14:paraId="42CC0606" w14:textId="369AC080" w:rsidR="004D02CB" w:rsidRDefault="004D02CB" w:rsidP="004D02CB">
      <w:pPr>
        <w:pStyle w:val="Standard"/>
        <w:numPr>
          <w:ilvl w:val="0"/>
          <w:numId w:val="27"/>
        </w:numPr>
        <w:tabs>
          <w:tab w:val="left" w:pos="284"/>
        </w:tabs>
        <w:spacing w:after="120" w:line="360" w:lineRule="auto"/>
        <w:ind w:left="142" w:hanging="284"/>
        <w:textAlignment w:val="baseline"/>
        <w:rPr>
          <w:rFonts w:ascii="Arial" w:hAnsi="Arial" w:cs="Arial"/>
          <w:i/>
          <w:iCs/>
        </w:rPr>
      </w:pPr>
      <w:r w:rsidRPr="004D02CB">
        <w:rPr>
          <w:rFonts w:ascii="Arial" w:hAnsi="Arial" w:cs="Arial"/>
        </w:rPr>
        <w:t xml:space="preserve">Dokumenty, które Zamawiający  może samodzielnie uzyskać za pomocą bezpłatnych i ogólnodostępnych baz danych, w szczególności rejestrów publicznych w rozumieniu ustawy z dnia 17 lutego 2005 r. o informatyzacji działalności podmiotów realizujących zadania publiczne (rodzaj dokumentu </w:t>
      </w:r>
      <w:r w:rsidR="0012489B">
        <w:rPr>
          <w:rFonts w:ascii="Arial" w:hAnsi="Arial" w:cs="Arial"/>
        </w:rPr>
        <w:t xml:space="preserve">                       </w:t>
      </w:r>
      <w:r w:rsidRPr="004D02CB">
        <w:rPr>
          <w:rFonts w:ascii="Arial" w:hAnsi="Arial" w:cs="Arial"/>
        </w:rPr>
        <w:t xml:space="preserve">i miejsce skąd zamawiający może je pobrać) dotyczące Wykonawcy </w:t>
      </w:r>
      <w:r w:rsidRPr="004D02CB">
        <w:rPr>
          <w:rFonts w:ascii="Arial" w:hAnsi="Arial" w:cs="Arial"/>
          <w:i/>
          <w:iCs/>
        </w:rPr>
        <w:t>(jeżeli dotyczy):</w:t>
      </w:r>
    </w:p>
    <w:p w14:paraId="75A68FE2" w14:textId="5B4938F6" w:rsidR="00F26436" w:rsidRPr="00F26436" w:rsidRDefault="00F26436" w:rsidP="00F26436">
      <w:pPr>
        <w:pStyle w:val="Standard"/>
        <w:tabs>
          <w:tab w:val="left" w:pos="284"/>
        </w:tabs>
        <w:spacing w:after="120" w:line="360" w:lineRule="auto"/>
        <w:ind w:left="142"/>
        <w:textAlignment w:val="baseline"/>
        <w:rPr>
          <w:rFonts w:ascii="Arial" w:hAnsi="Arial" w:cs="Arial"/>
          <w:sz w:val="22"/>
          <w:szCs w:val="22"/>
        </w:rPr>
      </w:pPr>
      <w:r w:rsidRPr="00F26436">
        <w:rPr>
          <w:rFonts w:ascii="Arial" w:hAnsi="Arial" w:cs="Arial"/>
          <w:sz w:val="22"/>
          <w:szCs w:val="22"/>
        </w:rPr>
        <w:t>Zaznaczyć jedną pozycję:</w:t>
      </w:r>
    </w:p>
    <w:p w14:paraId="280FEA0D" w14:textId="77777777" w:rsidR="004D02CB" w:rsidRDefault="004D02CB" w:rsidP="004D02CB">
      <w:pPr>
        <w:pStyle w:val="Standard"/>
        <w:spacing w:line="360" w:lineRule="auto"/>
        <w:textAlignment w:val="baseline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sym w:font="Wingdings 2" w:char="F0A3"/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  <w:r w:rsidRPr="005907B0">
        <w:rPr>
          <w:rFonts w:ascii="Arial" w:eastAsia="Times New Roman" w:hAnsi="Arial" w:cs="Arial"/>
          <w:sz w:val="22"/>
          <w:szCs w:val="22"/>
          <w:lang w:eastAsia="pl-PL"/>
        </w:rPr>
        <w:t>Centralna Ewidencja i Informacja o Działalności Gospodarczej Rzeczypospolitej Polskiej</w:t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</w:t>
      </w:r>
    </w:p>
    <w:p w14:paraId="0592AE59" w14:textId="77777777" w:rsidR="004D02CB" w:rsidRDefault="004D02CB" w:rsidP="004D02CB">
      <w:pPr>
        <w:pStyle w:val="Standard"/>
        <w:spacing w:line="360" w:lineRule="auto"/>
        <w:textAlignment w:val="baseline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sym w:font="Wingdings 2" w:char="F0A3"/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Krajowy Rejestr Sądowy</w:t>
      </w:r>
    </w:p>
    <w:p w14:paraId="67373398" w14:textId="77777777" w:rsidR="004D02CB" w:rsidRDefault="004D02CB" w:rsidP="004D02CB">
      <w:pPr>
        <w:pStyle w:val="Standard"/>
        <w:spacing w:line="360" w:lineRule="auto"/>
        <w:textAlignment w:val="baseline"/>
        <w:rPr>
          <w:rFonts w:ascii="Arial" w:eastAsia="Times New Roman" w:hAnsi="Arial" w:cs="Arial"/>
          <w:sz w:val="22"/>
          <w:szCs w:val="22"/>
          <w:lang w:eastAsia="pl-PL"/>
        </w:rPr>
      </w:pPr>
      <w:r>
        <w:rPr>
          <w:rFonts w:ascii="Arial" w:eastAsia="Times New Roman" w:hAnsi="Arial" w:cs="Arial"/>
          <w:sz w:val="22"/>
          <w:szCs w:val="22"/>
          <w:lang w:eastAsia="pl-PL"/>
        </w:rPr>
        <w:sym w:font="Wingdings 2" w:char="F0A3"/>
      </w:r>
      <w:r>
        <w:rPr>
          <w:rFonts w:ascii="Arial" w:eastAsia="Times New Roman" w:hAnsi="Arial" w:cs="Arial"/>
          <w:sz w:val="22"/>
          <w:szCs w:val="22"/>
          <w:lang w:eastAsia="pl-PL"/>
        </w:rPr>
        <w:t xml:space="preserve"> inne dostępne na stronie internetowej (wskazać jakie) ………………………………………</w:t>
      </w:r>
    </w:p>
    <w:p w14:paraId="40B222D1" w14:textId="77777777" w:rsidR="004D02CB" w:rsidRDefault="004D02CB" w:rsidP="00323990">
      <w:pPr>
        <w:rPr>
          <w:rFonts w:cs="Arial"/>
          <w:iCs/>
          <w:color w:val="000000"/>
        </w:rPr>
      </w:pPr>
    </w:p>
    <w:p w14:paraId="34B9C22C" w14:textId="18BA5DEE" w:rsidR="004D02CB" w:rsidRPr="00DB2235" w:rsidRDefault="004D02CB" w:rsidP="00323990">
      <w:pPr>
        <w:rPr>
          <w:rFonts w:cs="Arial"/>
          <w:b/>
          <w:bCs/>
          <w:iCs/>
          <w:color w:val="000000"/>
        </w:rPr>
      </w:pPr>
      <w:r w:rsidRPr="00DB2235">
        <w:rPr>
          <w:rFonts w:cs="Arial"/>
          <w:b/>
          <w:bCs/>
          <w:iCs/>
          <w:color w:val="000000"/>
        </w:rPr>
        <w:t xml:space="preserve">Załączniki do </w:t>
      </w:r>
      <w:r w:rsidRPr="00DB2235">
        <w:rPr>
          <w:rFonts w:cs="Arial"/>
          <w:b/>
          <w:bCs/>
          <w:i/>
          <w:color w:val="000000"/>
        </w:rPr>
        <w:t>Formularza oferty</w:t>
      </w:r>
      <w:r w:rsidRPr="00DB2235">
        <w:rPr>
          <w:rFonts w:cs="Arial"/>
          <w:b/>
          <w:bCs/>
          <w:iCs/>
          <w:color w:val="000000"/>
        </w:rPr>
        <w:t>:</w:t>
      </w:r>
    </w:p>
    <w:p w14:paraId="70D474FE" w14:textId="77777777" w:rsidR="004D02CB" w:rsidRPr="004D02CB" w:rsidRDefault="004D02CB" w:rsidP="00323990">
      <w:pPr>
        <w:rPr>
          <w:rFonts w:cs="Arial"/>
          <w:iCs/>
          <w:color w:val="000000"/>
        </w:rPr>
      </w:pPr>
    </w:p>
    <w:p w14:paraId="18025E46" w14:textId="6AF10E9E" w:rsidR="004D02CB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w</w:t>
      </w:r>
      <w:r w:rsidRPr="0012489B">
        <w:rPr>
          <w:rFonts w:cs="Arial"/>
          <w:iCs/>
          <w:color w:val="000000"/>
        </w:rPr>
        <w:t>ykaz kadry</w:t>
      </w:r>
      <w:r w:rsidR="00A7201F">
        <w:rPr>
          <w:rFonts w:cs="Arial"/>
          <w:iCs/>
          <w:color w:val="000000"/>
        </w:rPr>
        <w:t>,</w:t>
      </w:r>
    </w:p>
    <w:p w14:paraId="02FC1F60" w14:textId="3CCAB30B" w:rsidR="0012489B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program szkolenia</w:t>
      </w:r>
      <w:r w:rsidR="00A7201F">
        <w:rPr>
          <w:rFonts w:cs="Arial"/>
          <w:iCs/>
          <w:color w:val="000000"/>
        </w:rPr>
        <w:t>,</w:t>
      </w:r>
    </w:p>
    <w:p w14:paraId="57BC4F7C" w14:textId="5065C2DA" w:rsidR="00A7201F" w:rsidRDefault="00A7201F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>
        <w:rPr>
          <w:rFonts w:cs="Arial"/>
          <w:iCs/>
          <w:color w:val="000000"/>
        </w:rPr>
        <w:t>zobowiązanie podmiotu trzeciego do udostępnienia zasobów lub inny równorzędny dokument – jeżeli dotyczy,</w:t>
      </w:r>
    </w:p>
    <w:p w14:paraId="469D01A1" w14:textId="47437959" w:rsidR="0012489B" w:rsidRPr="0012489B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 w:rsidRPr="0012489B">
        <w:rPr>
          <w:rFonts w:cs="Arial"/>
          <w:iCs/>
          <w:color w:val="000000"/>
        </w:rPr>
        <w:t>wzór zaświadczenia lub innego dokumentu potwierdzającego ukończenie szkolenia</w:t>
      </w:r>
      <w:r w:rsidR="00A7201F">
        <w:rPr>
          <w:rFonts w:cs="Arial"/>
          <w:iCs/>
          <w:color w:val="000000"/>
        </w:rPr>
        <w:t>,</w:t>
      </w:r>
    </w:p>
    <w:p w14:paraId="2EF3B3C2" w14:textId="628CF493" w:rsidR="00332DEF" w:rsidRDefault="00332DEF" w:rsidP="00332DEF">
      <w:pPr>
        <w:pStyle w:val="Akapitzlist"/>
        <w:numPr>
          <w:ilvl w:val="0"/>
          <w:numId w:val="30"/>
        </w:numPr>
        <w:suppressAutoHyphens/>
        <w:autoSpaceDE w:val="0"/>
        <w:spacing w:line="240" w:lineRule="auto"/>
        <w:ind w:left="714" w:hanging="357"/>
        <w:rPr>
          <w:rFonts w:cs="Arial"/>
          <w:color w:val="000000"/>
          <w:lang w:eastAsia="ar-SA"/>
        </w:rPr>
      </w:pPr>
      <w:r w:rsidRPr="00F430A6">
        <w:rPr>
          <w:rFonts w:cs="Arial"/>
          <w:color w:val="000000"/>
          <w:lang w:eastAsia="ar-SA"/>
        </w:rPr>
        <w:t>referencje lub inne dokumenty potwierdzające należyte wykonanie usług szkoleniowych</w:t>
      </w:r>
      <w:r w:rsidR="00A7201F">
        <w:rPr>
          <w:rFonts w:cs="Arial"/>
          <w:color w:val="000000"/>
          <w:lang w:eastAsia="ar-SA"/>
        </w:rPr>
        <w:t>,</w:t>
      </w:r>
    </w:p>
    <w:p w14:paraId="5643DA70" w14:textId="77777777" w:rsidR="00332DEF" w:rsidRDefault="00332DEF" w:rsidP="00332DEF">
      <w:pPr>
        <w:pStyle w:val="Akapitzlist"/>
        <w:numPr>
          <w:ilvl w:val="0"/>
          <w:numId w:val="30"/>
        </w:numPr>
        <w:suppressAutoHyphens/>
        <w:autoSpaceDE w:val="0"/>
        <w:spacing w:line="240" w:lineRule="auto"/>
        <w:ind w:left="714" w:hanging="357"/>
        <w:rPr>
          <w:rFonts w:cs="Arial"/>
          <w:color w:val="000000"/>
          <w:lang w:eastAsia="ar-SA"/>
        </w:rPr>
      </w:pPr>
      <w:r w:rsidRPr="00F430A6">
        <w:rPr>
          <w:rFonts w:cs="Arial"/>
          <w:color w:val="000000"/>
          <w:lang w:eastAsia="ar-SA"/>
        </w:rPr>
        <w:t>pełnomocnictwo</w:t>
      </w:r>
      <w:r>
        <w:rPr>
          <w:rFonts w:cs="Arial"/>
          <w:color w:val="000000"/>
          <w:lang w:eastAsia="ar-SA"/>
        </w:rPr>
        <w:t xml:space="preserve"> </w:t>
      </w:r>
      <w:r w:rsidRPr="00F430A6">
        <w:rPr>
          <w:rFonts w:cs="Arial"/>
          <w:color w:val="000000"/>
          <w:lang w:eastAsia="ar-SA"/>
        </w:rPr>
        <w:t>- jeżeli osoba/y podpisująca ofertę działa na podstawie pełnomocnictwa,</w:t>
      </w:r>
    </w:p>
    <w:p w14:paraId="19A32478" w14:textId="77777777" w:rsidR="00F26436" w:rsidRDefault="0012489B" w:rsidP="00332DEF">
      <w:pPr>
        <w:pStyle w:val="Akapitzlist"/>
        <w:numPr>
          <w:ilvl w:val="0"/>
          <w:numId w:val="30"/>
        </w:numPr>
        <w:spacing w:line="240" w:lineRule="auto"/>
        <w:ind w:left="714" w:hanging="357"/>
        <w:rPr>
          <w:rFonts w:cs="Arial"/>
          <w:iCs/>
          <w:color w:val="000000"/>
        </w:rPr>
      </w:pPr>
      <w:r w:rsidRPr="0012489B">
        <w:rPr>
          <w:rFonts w:cs="Arial"/>
          <w:iCs/>
          <w:color w:val="000000"/>
        </w:rPr>
        <w:lastRenderedPageBreak/>
        <w:t>odpis lub informacja z KRS, CE</w:t>
      </w:r>
      <w:r w:rsidR="00AE2111">
        <w:rPr>
          <w:rFonts w:cs="Arial"/>
          <w:iCs/>
          <w:color w:val="000000"/>
        </w:rPr>
        <w:t>I</w:t>
      </w:r>
      <w:r w:rsidRPr="0012489B">
        <w:rPr>
          <w:rFonts w:cs="Arial"/>
          <w:iCs/>
          <w:color w:val="000000"/>
        </w:rPr>
        <w:t xml:space="preserve">DG lub innego właściwego rejestru </w:t>
      </w:r>
      <w:r w:rsidRPr="00F26436">
        <w:rPr>
          <w:rFonts w:cs="Arial"/>
          <w:iCs/>
          <w:color w:val="000000"/>
          <w:u w:val="single"/>
        </w:rPr>
        <w:t xml:space="preserve">jeżeli Wykonawca nie wskazał </w:t>
      </w:r>
      <w:r w:rsidRPr="0012489B">
        <w:rPr>
          <w:rFonts w:cs="Arial"/>
          <w:iCs/>
          <w:color w:val="000000"/>
        </w:rPr>
        <w:t xml:space="preserve">w </w:t>
      </w:r>
      <w:r w:rsidRPr="00DB2235">
        <w:rPr>
          <w:rFonts w:cs="Arial"/>
          <w:i/>
          <w:color w:val="000000"/>
        </w:rPr>
        <w:t>Formularzu oferty</w:t>
      </w:r>
      <w:r w:rsidRPr="0012489B">
        <w:rPr>
          <w:rFonts w:cs="Arial"/>
          <w:iCs/>
          <w:color w:val="000000"/>
        </w:rPr>
        <w:t xml:space="preserve"> danych umożliwiających Zamawiającemu dostęp</w:t>
      </w:r>
      <w:r>
        <w:rPr>
          <w:rFonts w:cs="Arial"/>
          <w:iCs/>
          <w:color w:val="000000"/>
        </w:rPr>
        <w:t>u</w:t>
      </w:r>
      <w:r w:rsidRPr="0012489B">
        <w:rPr>
          <w:rFonts w:cs="Arial"/>
          <w:iCs/>
          <w:color w:val="000000"/>
        </w:rPr>
        <w:t xml:space="preserve"> do tych dokumentów</w:t>
      </w:r>
    </w:p>
    <w:p w14:paraId="2E2A7B14" w14:textId="77777777" w:rsidR="0012489B" w:rsidRDefault="0012489B" w:rsidP="00323990">
      <w:pPr>
        <w:rPr>
          <w:rFonts w:cs="Arial"/>
          <w:i/>
          <w:color w:val="000000"/>
          <w:sz w:val="20"/>
          <w:szCs w:val="20"/>
        </w:rPr>
      </w:pPr>
    </w:p>
    <w:p w14:paraId="3A303796" w14:textId="77777777" w:rsidR="0012489B" w:rsidRPr="00323990" w:rsidRDefault="0012489B" w:rsidP="0012489B">
      <w:pPr>
        <w:spacing w:line="360" w:lineRule="auto"/>
        <w:rPr>
          <w:rFonts w:cs="Arial"/>
        </w:rPr>
      </w:pPr>
      <w:r w:rsidRPr="00323990">
        <w:rPr>
          <w:rFonts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6D15A6B" w14:textId="77777777" w:rsidR="0012489B" w:rsidRPr="00323990" w:rsidRDefault="0012489B" w:rsidP="0012489B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</w:p>
    <w:p w14:paraId="0886AE6A" w14:textId="77777777" w:rsidR="0012489B" w:rsidRPr="00323990" w:rsidRDefault="0012489B" w:rsidP="0012489B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</w:p>
    <w:p w14:paraId="31DDCF6E" w14:textId="77777777" w:rsidR="0012489B" w:rsidRPr="00323990" w:rsidRDefault="0012489B" w:rsidP="0012489B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>………………dnia…………….</w:t>
      </w:r>
    </w:p>
    <w:p w14:paraId="256B8E46" w14:textId="77777777" w:rsidR="0012489B" w:rsidRPr="00323990" w:rsidRDefault="0012489B" w:rsidP="0012489B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 xml:space="preserve">                                                         ………………………………………     </w:t>
      </w:r>
    </w:p>
    <w:p w14:paraId="2A3DC8B5" w14:textId="6A0CE239" w:rsidR="0012489B" w:rsidRDefault="0012489B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 xml:space="preserve">                                                                                   </w:t>
      </w: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ab/>
        <w:t>(podpis(y) osób uprawnionych do reprezentacji Wykonawcy</w:t>
      </w:r>
      <w:r w:rsidR="0049571E">
        <w:rPr>
          <w:rFonts w:eastAsia="Lucida Sans Unicode" w:cs="Arial"/>
          <w:bCs/>
          <w:kern w:val="2"/>
          <w:sz w:val="16"/>
          <w:szCs w:val="16"/>
          <w:lang w:eastAsia="ar-SA"/>
        </w:rPr>
        <w:t>*</w:t>
      </w:r>
    </w:p>
    <w:p w14:paraId="04408C54" w14:textId="77777777" w:rsidR="0049571E" w:rsidRDefault="0049571E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</w:p>
    <w:p w14:paraId="254B1E12" w14:textId="77777777" w:rsidR="0049571E" w:rsidRDefault="0049571E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</w:p>
    <w:p w14:paraId="5937781F" w14:textId="00393BC9" w:rsidR="0049571E" w:rsidRPr="00323990" w:rsidRDefault="0049571E" w:rsidP="0012489B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>
        <w:rPr>
          <w:rFonts w:eastAsia="Lucida Sans Unicode" w:cs="Arial"/>
          <w:bCs/>
          <w:kern w:val="2"/>
          <w:sz w:val="16"/>
          <w:szCs w:val="16"/>
          <w:lang w:eastAsia="ar-SA"/>
        </w:rPr>
        <w:t>*zgodnie z zapisami Zapytania ofertowego</w:t>
      </w:r>
    </w:p>
    <w:p w14:paraId="1F4980DA" w14:textId="77777777" w:rsidR="0012489B" w:rsidRPr="00323990" w:rsidRDefault="0012489B" w:rsidP="0012489B">
      <w:pPr>
        <w:keepNext/>
        <w:widowControl w:val="0"/>
        <w:suppressAutoHyphens/>
        <w:spacing w:line="240" w:lineRule="auto"/>
        <w:rPr>
          <w:rFonts w:eastAsia="Lucida Sans Unicode" w:cs="Arial"/>
          <w:b/>
          <w:bCs/>
          <w:i/>
          <w:iCs/>
          <w:kern w:val="2"/>
          <w:sz w:val="28"/>
          <w:szCs w:val="28"/>
          <w:lang w:eastAsia="ar-SA"/>
        </w:rPr>
      </w:pPr>
    </w:p>
    <w:p w14:paraId="61E0EE67" w14:textId="77777777" w:rsidR="0012489B" w:rsidRPr="00323990" w:rsidRDefault="0012489B" w:rsidP="0012489B"/>
    <w:p w14:paraId="2B1E2663" w14:textId="77777777" w:rsidR="0012489B" w:rsidRPr="0012489B" w:rsidRDefault="0012489B" w:rsidP="00323990">
      <w:pPr>
        <w:rPr>
          <w:rFonts w:cs="Arial"/>
          <w:iCs/>
          <w:color w:val="000000"/>
          <w:sz w:val="20"/>
          <w:szCs w:val="20"/>
        </w:rPr>
      </w:pPr>
    </w:p>
    <w:p w14:paraId="056FCAB6" w14:textId="77777777" w:rsidR="0012489B" w:rsidRDefault="0012489B" w:rsidP="00323990">
      <w:pPr>
        <w:rPr>
          <w:rFonts w:cs="Arial"/>
          <w:i/>
          <w:color w:val="000000"/>
          <w:sz w:val="20"/>
          <w:szCs w:val="20"/>
        </w:rPr>
      </w:pPr>
    </w:p>
    <w:p w14:paraId="48470C13" w14:textId="77777777" w:rsidR="0049571E" w:rsidRDefault="0049571E" w:rsidP="00323990">
      <w:pPr>
        <w:rPr>
          <w:rFonts w:cs="Arial"/>
          <w:i/>
          <w:color w:val="000000"/>
          <w:sz w:val="20"/>
          <w:szCs w:val="20"/>
        </w:rPr>
      </w:pPr>
      <w:bookmarkStart w:id="2" w:name="_Hlk221790941"/>
    </w:p>
    <w:p w14:paraId="27255ECE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6A9FB554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7F3CF157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06B73E30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376B7339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400F6D8B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7A211001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1E085939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40394D1D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2CB3A701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2EAE5804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71BA5E02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6AB1011B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26F1A9F7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760C9E2B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33A24D3B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77025994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40FB0F73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7928EC2F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55564C70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461C2F39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0B1461B7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0BDF0A76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6D133467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05EF33B2" w14:textId="77777777" w:rsidR="00992BD8" w:rsidRDefault="00992BD8" w:rsidP="00323990">
      <w:pPr>
        <w:rPr>
          <w:rFonts w:cs="Arial"/>
          <w:i/>
          <w:color w:val="000000"/>
          <w:sz w:val="20"/>
          <w:szCs w:val="20"/>
        </w:rPr>
      </w:pPr>
    </w:p>
    <w:p w14:paraId="0B60B2A4" w14:textId="77777777" w:rsidR="00DA70A8" w:rsidRDefault="00DA70A8" w:rsidP="00323990">
      <w:pPr>
        <w:rPr>
          <w:rFonts w:cs="Arial"/>
          <w:i/>
          <w:color w:val="000000"/>
          <w:sz w:val="20"/>
          <w:szCs w:val="20"/>
        </w:rPr>
      </w:pPr>
    </w:p>
    <w:p w14:paraId="6E7FA314" w14:textId="77777777" w:rsidR="0049571E" w:rsidRDefault="0049571E" w:rsidP="00323990">
      <w:pPr>
        <w:rPr>
          <w:rFonts w:cs="Arial"/>
          <w:i/>
          <w:color w:val="000000"/>
          <w:sz w:val="20"/>
          <w:szCs w:val="20"/>
        </w:rPr>
      </w:pPr>
    </w:p>
    <w:p w14:paraId="59E9C644" w14:textId="68A71FE6" w:rsidR="00DD3DF9" w:rsidRPr="004D02CB" w:rsidRDefault="00DD3DF9" w:rsidP="00323990">
      <w:pPr>
        <w:rPr>
          <w:rFonts w:cs="Arial"/>
          <w:i/>
          <w:color w:val="000000"/>
          <w:sz w:val="20"/>
          <w:szCs w:val="20"/>
        </w:rPr>
      </w:pPr>
      <w:r>
        <w:rPr>
          <w:rFonts w:cs="Arial"/>
          <w:i/>
          <w:color w:val="000000"/>
          <w:sz w:val="20"/>
          <w:szCs w:val="20"/>
        </w:rPr>
        <w:lastRenderedPageBreak/>
        <w:t>Załącznik nr 1 do Formularza oferty</w:t>
      </w:r>
    </w:p>
    <w:bookmarkEnd w:id="2"/>
    <w:p w14:paraId="34302893" w14:textId="77777777" w:rsidR="00323990" w:rsidRPr="00323990" w:rsidRDefault="00323990" w:rsidP="00323990">
      <w:pPr>
        <w:rPr>
          <w:rFonts w:cs="Arial"/>
          <w:i/>
          <w:color w:val="000000"/>
          <w:sz w:val="20"/>
          <w:szCs w:val="20"/>
        </w:rPr>
      </w:pPr>
    </w:p>
    <w:p w14:paraId="539643BD" w14:textId="77777777" w:rsidR="00323990" w:rsidRPr="00323990" w:rsidRDefault="00323990" w:rsidP="00DD3DF9">
      <w:pPr>
        <w:widowControl w:val="0"/>
        <w:suppressAutoHyphens/>
        <w:spacing w:line="240" w:lineRule="auto"/>
        <w:textAlignment w:val="baseline"/>
        <w:rPr>
          <w:b/>
          <w:bCs/>
        </w:rPr>
      </w:pPr>
      <w:r w:rsidRPr="00323990">
        <w:rPr>
          <w:b/>
          <w:bCs/>
        </w:rPr>
        <w:t>Wykaz kadry, która będzie uczestniczyła przy wykonywaniu zamówienia (należy podać tylko te osoby, które faktycznie będą szkoliły bezrobotnych na przedmiotowym szkoleniu)</w:t>
      </w:r>
    </w:p>
    <w:p w14:paraId="46B193C2" w14:textId="77777777" w:rsidR="00323990" w:rsidRPr="00323990" w:rsidRDefault="00323990" w:rsidP="00323990"/>
    <w:p w14:paraId="22C6E868" w14:textId="724AAD4F" w:rsidR="001B4BFE" w:rsidRDefault="001B4BFE" w:rsidP="001B4BFE">
      <w:pPr>
        <w:spacing w:line="240" w:lineRule="auto"/>
        <w:contextualSpacing/>
        <w:jc w:val="center"/>
        <w:rPr>
          <w:b/>
        </w:rPr>
      </w:pPr>
      <w:r>
        <w:rPr>
          <w:b/>
        </w:rPr>
        <w:t xml:space="preserve"> </w:t>
      </w:r>
    </w:p>
    <w:tbl>
      <w:tblPr>
        <w:tblW w:w="978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419"/>
        <w:gridCol w:w="1985"/>
        <w:gridCol w:w="1702"/>
        <w:gridCol w:w="567"/>
        <w:gridCol w:w="3545"/>
      </w:tblGrid>
      <w:tr w:rsidR="00896174" w14:paraId="2B85AC42" w14:textId="77777777">
        <w:trPr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85C99" w14:textId="77777777" w:rsidR="00896174" w:rsidRDefault="00896174">
            <w:pPr>
              <w:suppressAutoHyphens/>
              <w:jc w:val="center"/>
              <w:rPr>
                <w:rFonts w:ascii="Times New Roman" w:hAnsi="Times New Roman" w:cs="Wingdings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Wingdings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452196" w14:textId="77777777" w:rsidR="00896174" w:rsidRDefault="00896174">
            <w:pPr>
              <w:suppressAutoHyphens/>
              <w:jc w:val="center"/>
              <w:rPr>
                <w:rFonts w:ascii="Times New Roman" w:hAnsi="Times New Roman" w:cs="Wingdings"/>
                <w:sz w:val="18"/>
                <w:szCs w:val="18"/>
                <w:lang w:eastAsia="ar-SA"/>
              </w:rPr>
            </w:pPr>
            <w:r>
              <w:rPr>
                <w:rFonts w:ascii="Times New Roman" w:hAnsi="Times New Roman" w:cs="Wingdings"/>
                <w:sz w:val="18"/>
                <w:szCs w:val="18"/>
                <w:lang w:eastAsia="ar-SA"/>
              </w:rPr>
              <w:t>Imię i nazwisko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2666AF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Zakres przewidywanych do wykonania czynności w ramach szkolenia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3E36B1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Wykształcenie</w:t>
            </w:r>
          </w:p>
          <w:p w14:paraId="14C50C74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i kwalifikacje zawodowe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7B840C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Doświadczenie z ostatnich 3 lat przed upływem terminu składania ofert</w:t>
            </w:r>
          </w:p>
        </w:tc>
      </w:tr>
      <w:tr w:rsidR="00896174" w14:paraId="1809AB43" w14:textId="77777777">
        <w:trPr>
          <w:trHeight w:val="413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E290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8F59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18"/>
                <w:szCs w:val="18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219777" w14:textId="77777777" w:rsidR="00896174" w:rsidRDefault="00896174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C7756" w14:textId="77777777" w:rsidR="00896174" w:rsidRDefault="00896174">
            <w:pPr>
              <w:spacing w:line="240" w:lineRule="auto"/>
              <w:rPr>
                <w:rFonts w:ascii="Times New Roman" w:hAnsi="Times New Roman"/>
                <w:sz w:val="18"/>
                <w:szCs w:val="18"/>
                <w:lang w:bidi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B068B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Lp.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6D658" w14:textId="77777777" w:rsidR="00896174" w:rsidRDefault="00896174">
            <w:pPr>
              <w:jc w:val="center"/>
              <w:rPr>
                <w:rFonts w:ascii="Times New Roman" w:hAnsi="Times New Roman"/>
                <w:sz w:val="18"/>
                <w:szCs w:val="18"/>
                <w:lang w:bidi="en-US"/>
              </w:rPr>
            </w:pPr>
            <w:r>
              <w:rPr>
                <w:rFonts w:ascii="Times New Roman" w:hAnsi="Times New Roman"/>
                <w:sz w:val="18"/>
                <w:szCs w:val="18"/>
                <w:lang w:bidi="en-US"/>
              </w:rPr>
              <w:t>Nazwa* i termin szkolenia (od…. do….)</w:t>
            </w:r>
          </w:p>
        </w:tc>
      </w:tr>
      <w:tr w:rsidR="00896174" w14:paraId="2124D0C8" w14:textId="77777777">
        <w:trPr>
          <w:trHeight w:val="26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FBF32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ABA90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17D63" w14:textId="77777777" w:rsidR="00896174" w:rsidRDefault="00896174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B4302F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9403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20A5F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6B6EDBA7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A3C4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9775C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8DB159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998AC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2C357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CCDE09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611C9816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ED9473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4C02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C000B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0A6D1B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0866C0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A813C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6334F013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03742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8C1F8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1BD88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F0D52F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2F508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2152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74CBC276" w14:textId="77777777">
        <w:trPr>
          <w:trHeight w:val="26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EAE5F8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84FF22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CA35A" w14:textId="77777777" w:rsidR="00896174" w:rsidRDefault="00896174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539D7F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CDD6E6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9ED27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38527156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F02C24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DA43E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C0B86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02F145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E928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7E9D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564B57B2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2CBBB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DE9675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3ED1F5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097A7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AC3EF6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3664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44354B27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0187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66533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920B63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CBC296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F4C45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E15C0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335F50F4" w14:textId="77777777">
        <w:trPr>
          <w:trHeight w:val="267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91004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C5110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AA323" w14:textId="77777777" w:rsidR="00896174" w:rsidRDefault="00896174">
            <w:pPr>
              <w:suppressAutoHyphens/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C16A00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0C7E9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1DCC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078E7153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15CE1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452571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A23A3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F5F7E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347B5C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D70D5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4A3DCA5E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E3DBD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B36B88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30FB39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22AA19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46C9B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742E3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  <w:tr w:rsidR="00896174" w14:paraId="225F5A1C" w14:textId="77777777">
        <w:trPr>
          <w:trHeight w:val="266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895210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1E0875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371F69" w14:textId="77777777" w:rsidR="00896174" w:rsidRDefault="0089617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BCCDBE" w14:textId="77777777" w:rsidR="00896174" w:rsidRDefault="00896174">
            <w:pPr>
              <w:spacing w:line="240" w:lineRule="auto"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DE09E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Wingdings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EEB22" w14:textId="77777777" w:rsidR="00896174" w:rsidRDefault="00896174">
            <w:pPr>
              <w:suppressAutoHyphens/>
              <w:rPr>
                <w:rFonts w:ascii="Times New Roman" w:hAnsi="Times New Roman" w:cs="Wingdings"/>
                <w:sz w:val="20"/>
                <w:szCs w:val="20"/>
                <w:lang w:eastAsia="ar-SA"/>
              </w:rPr>
            </w:pPr>
          </w:p>
        </w:tc>
      </w:tr>
    </w:tbl>
    <w:p w14:paraId="3F10A715" w14:textId="77777777" w:rsidR="00896174" w:rsidRDefault="00896174" w:rsidP="00896174"/>
    <w:p w14:paraId="00531D18" w14:textId="77777777" w:rsidR="008B489E" w:rsidRDefault="008B489E" w:rsidP="008B489E"/>
    <w:p w14:paraId="5078C43F" w14:textId="7455EE9B" w:rsidR="001B4BFE" w:rsidRPr="008B489E" w:rsidRDefault="008B489E" w:rsidP="00323990">
      <w:pPr>
        <w:rPr>
          <w:sz w:val="20"/>
          <w:szCs w:val="20"/>
        </w:rPr>
      </w:pPr>
      <w:r w:rsidRPr="008B489E">
        <w:rPr>
          <w:sz w:val="20"/>
          <w:szCs w:val="20"/>
        </w:rPr>
        <w:t>*jeżeli z nazwy szkolenia nie wynika jednoznacznie, że jest tożsame z tematyką szkolenia</w:t>
      </w:r>
      <w:r w:rsidR="00992BD8">
        <w:rPr>
          <w:sz w:val="20"/>
          <w:szCs w:val="20"/>
        </w:rPr>
        <w:t xml:space="preserve"> (</w:t>
      </w:r>
      <w:r w:rsidR="00DA70A8">
        <w:rPr>
          <w:sz w:val="20"/>
          <w:szCs w:val="20"/>
        </w:rPr>
        <w:t>kadry i płace</w:t>
      </w:r>
      <w:r w:rsidR="00992BD8">
        <w:rPr>
          <w:sz w:val="20"/>
          <w:szCs w:val="20"/>
        </w:rPr>
        <w:t>)</w:t>
      </w:r>
      <w:r w:rsidRPr="008B489E">
        <w:rPr>
          <w:sz w:val="20"/>
          <w:szCs w:val="20"/>
        </w:rPr>
        <w:t>, należy wskazać jego zakres tematyczny</w:t>
      </w:r>
    </w:p>
    <w:p w14:paraId="558CAE30" w14:textId="77777777" w:rsidR="001B4BFE" w:rsidRPr="008B489E" w:rsidRDefault="001B4BFE" w:rsidP="00323990">
      <w:pPr>
        <w:rPr>
          <w:sz w:val="20"/>
          <w:szCs w:val="20"/>
        </w:rPr>
      </w:pPr>
    </w:p>
    <w:p w14:paraId="479DF36D" w14:textId="77777777" w:rsidR="001B4BFE" w:rsidRDefault="001B4BFE" w:rsidP="00323990"/>
    <w:p w14:paraId="6F4D2AA6" w14:textId="43B2DC8B" w:rsidR="001B4BFE" w:rsidRDefault="008B489E" w:rsidP="00323990">
      <w:r w:rsidRPr="008B489E">
        <w:t xml:space="preserve">Oświadczam, że wszystkie informacje podane w </w:t>
      </w:r>
      <w:r>
        <w:t>powyższej tabeli</w:t>
      </w:r>
      <w:r w:rsidRPr="008B489E">
        <w:t xml:space="preserve"> są aktualne</w:t>
      </w:r>
      <w:r>
        <w:t xml:space="preserve">                        </w:t>
      </w:r>
      <w:r w:rsidRPr="008B489E">
        <w:t xml:space="preserve"> i zgodne z prawdą oraz zostały przedstawione z pełną świadomością konsekwencji wprowadzenia Zamawiającego w błąd przy przedstawianiu informacji.</w:t>
      </w:r>
    </w:p>
    <w:p w14:paraId="4670415B" w14:textId="77777777" w:rsidR="001B4BFE" w:rsidRDefault="001B4BFE" w:rsidP="00323990"/>
    <w:p w14:paraId="0FD4D88A" w14:textId="77777777" w:rsidR="001B4BFE" w:rsidRDefault="001B4BFE" w:rsidP="00323990"/>
    <w:p w14:paraId="25C13604" w14:textId="77777777" w:rsidR="001B4BFE" w:rsidRDefault="001B4BFE" w:rsidP="00323990"/>
    <w:p w14:paraId="43DC7F36" w14:textId="77777777" w:rsidR="008B489E" w:rsidRPr="00323990" w:rsidRDefault="008B489E" w:rsidP="008B489E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</w:p>
    <w:p w14:paraId="7D0901F2" w14:textId="77777777" w:rsidR="008B489E" w:rsidRPr="00323990" w:rsidRDefault="008B489E" w:rsidP="008B489E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>………………dnia…………….</w:t>
      </w:r>
    </w:p>
    <w:p w14:paraId="5D9CA995" w14:textId="77777777" w:rsidR="008B489E" w:rsidRPr="00323990" w:rsidRDefault="008B489E" w:rsidP="008B489E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 xml:space="preserve">                                                         ………………………………………     </w:t>
      </w:r>
    </w:p>
    <w:p w14:paraId="5E229EF4" w14:textId="77777777" w:rsidR="008B489E" w:rsidRPr="00323990" w:rsidRDefault="008B489E" w:rsidP="008B489E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 xml:space="preserve">                                                                                   </w:t>
      </w: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ab/>
        <w:t>(podpis(y) osób uprawnionych do reprezentacji Wykonawcy</w:t>
      </w:r>
    </w:p>
    <w:p w14:paraId="7138F112" w14:textId="77777777" w:rsidR="008B489E" w:rsidRPr="00323990" w:rsidRDefault="008B489E" w:rsidP="008B489E">
      <w:pPr>
        <w:keepNext/>
        <w:widowControl w:val="0"/>
        <w:suppressAutoHyphens/>
        <w:spacing w:line="240" w:lineRule="auto"/>
        <w:rPr>
          <w:rFonts w:eastAsia="Lucida Sans Unicode" w:cs="Arial"/>
          <w:b/>
          <w:bCs/>
          <w:i/>
          <w:iCs/>
          <w:kern w:val="2"/>
          <w:sz w:val="28"/>
          <w:szCs w:val="28"/>
          <w:lang w:eastAsia="ar-SA"/>
        </w:rPr>
      </w:pPr>
    </w:p>
    <w:p w14:paraId="7F4856D0" w14:textId="77777777" w:rsidR="001B4BFE" w:rsidRDefault="001B4BFE" w:rsidP="00323990"/>
    <w:p w14:paraId="0BCA0E5B" w14:textId="77777777" w:rsidR="001B4BFE" w:rsidRDefault="001B4BFE" w:rsidP="00323990"/>
    <w:p w14:paraId="3B3283CC" w14:textId="77777777" w:rsidR="001B4BFE" w:rsidRDefault="001B4BFE" w:rsidP="00323990"/>
    <w:p w14:paraId="6DB79BC4" w14:textId="77777777" w:rsidR="001B4BFE" w:rsidRDefault="001B4BFE" w:rsidP="00323990"/>
    <w:p w14:paraId="1A2D0939" w14:textId="77777777" w:rsidR="001B4BFE" w:rsidRDefault="001B4BFE" w:rsidP="00323990"/>
    <w:p w14:paraId="2164612F" w14:textId="77777777" w:rsidR="001B4BFE" w:rsidRDefault="001B4BFE" w:rsidP="00323990"/>
    <w:p w14:paraId="299BDD8B" w14:textId="13B3F272" w:rsidR="008B489E" w:rsidRPr="004D02CB" w:rsidRDefault="008B489E" w:rsidP="008B489E">
      <w:pPr>
        <w:rPr>
          <w:rFonts w:cs="Arial"/>
          <w:i/>
          <w:color w:val="000000"/>
          <w:sz w:val="20"/>
          <w:szCs w:val="20"/>
        </w:rPr>
      </w:pPr>
      <w:r>
        <w:rPr>
          <w:rFonts w:cs="Arial"/>
          <w:i/>
          <w:color w:val="000000"/>
          <w:sz w:val="20"/>
          <w:szCs w:val="20"/>
        </w:rPr>
        <w:lastRenderedPageBreak/>
        <w:t>Załącznik nr 2 do Formularza oferty</w:t>
      </w:r>
    </w:p>
    <w:p w14:paraId="0BA8459D" w14:textId="77777777" w:rsidR="00DD3DF9" w:rsidRPr="00323990" w:rsidRDefault="00DD3DF9" w:rsidP="00323990"/>
    <w:p w14:paraId="19525556" w14:textId="77777777" w:rsidR="00323990" w:rsidRPr="00323990" w:rsidRDefault="00323990" w:rsidP="008B489E">
      <w:pPr>
        <w:widowControl w:val="0"/>
        <w:suppressAutoHyphens/>
        <w:spacing w:after="120" w:line="240" w:lineRule="auto"/>
        <w:textAlignment w:val="baseline"/>
        <w:rPr>
          <w:rFonts w:cs="Arial"/>
          <w:b/>
          <w:bCs/>
        </w:rPr>
      </w:pPr>
      <w:r w:rsidRPr="00323990">
        <w:rPr>
          <w:rFonts w:cs="Arial"/>
          <w:b/>
          <w:bCs/>
        </w:rPr>
        <w:t>Program szkolenia:</w:t>
      </w:r>
    </w:p>
    <w:p w14:paraId="06A08B0E" w14:textId="5C72AEDB" w:rsidR="00323990" w:rsidRPr="00323990" w:rsidRDefault="00323990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>Nazwa szkolenia: …………………………………………………..……………</w:t>
      </w:r>
    </w:p>
    <w:p w14:paraId="58033E26" w14:textId="01A5843D" w:rsidR="00323990" w:rsidRPr="00323990" w:rsidRDefault="008B489E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>
        <w:rPr>
          <w:rFonts w:eastAsia="Lucida Sans Unicode" w:cs="Arial"/>
          <w:kern w:val="2"/>
          <w:lang w:eastAsia="ar-SA"/>
        </w:rPr>
        <w:t>T</w:t>
      </w:r>
      <w:r w:rsidRPr="008B489E">
        <w:rPr>
          <w:rFonts w:eastAsia="Lucida Sans Unicode" w:cs="Arial"/>
          <w:kern w:val="2"/>
          <w:lang w:eastAsia="ar-SA"/>
        </w:rPr>
        <w:t>ermin realizacji i sposób organizacji szkolenia</w:t>
      </w:r>
      <w:r w:rsidR="00323990" w:rsidRPr="00323990">
        <w:rPr>
          <w:rFonts w:eastAsia="Lucida Sans Unicode" w:cs="Arial"/>
          <w:kern w:val="2"/>
          <w:lang w:eastAsia="ar-SA"/>
        </w:rPr>
        <w:t>: ……………………..…………...…………</w:t>
      </w:r>
    </w:p>
    <w:p w14:paraId="0F741C23" w14:textId="77777777" w:rsidR="00323990" w:rsidRPr="00323990" w:rsidRDefault="00323990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>Wymagania wstępne dla uczestników szkolenia: ……………………………..………….</w:t>
      </w:r>
    </w:p>
    <w:p w14:paraId="74682681" w14:textId="267BEE55" w:rsidR="00323990" w:rsidRPr="00323990" w:rsidRDefault="00323990" w:rsidP="008B489E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Cele </w:t>
      </w:r>
      <w:r w:rsidR="008B489E" w:rsidRPr="008B489E">
        <w:rPr>
          <w:rFonts w:eastAsia="Lucida Sans Unicode" w:cs="Arial"/>
          <w:kern w:val="2"/>
          <w:lang w:eastAsia="ar-SA"/>
        </w:rPr>
        <w:t>szkolenia ujęte w kategoriach efektów uczenia się</w:t>
      </w:r>
      <w:r w:rsidR="008B489E">
        <w:rPr>
          <w:rFonts w:eastAsia="Lucida Sans Unicode" w:cs="Arial"/>
          <w:kern w:val="2"/>
          <w:lang w:eastAsia="ar-SA"/>
        </w:rPr>
        <w:t xml:space="preserve"> </w:t>
      </w:r>
      <w:r w:rsidR="008B489E" w:rsidRPr="008B489E">
        <w:rPr>
          <w:rFonts w:eastAsia="Lucida Sans Unicode" w:cs="Arial"/>
          <w:kern w:val="2"/>
          <w:lang w:eastAsia="ar-SA"/>
        </w:rPr>
        <w:t>z uwzględnieniem wiedzy, umiejętności i kompetencji społecznych</w:t>
      </w:r>
      <w:r w:rsidRPr="00323990">
        <w:rPr>
          <w:rFonts w:eastAsia="Lucida Sans Unicode" w:cs="Arial"/>
          <w:kern w:val="2"/>
          <w:lang w:eastAsia="ar-SA"/>
        </w:rPr>
        <w:t>: …………………………………………………</w:t>
      </w:r>
    </w:p>
    <w:p w14:paraId="5A9A211E" w14:textId="77777777" w:rsidR="00323990" w:rsidRPr="00323990" w:rsidRDefault="00323990" w:rsidP="00323990">
      <w:pPr>
        <w:widowControl w:val="0"/>
        <w:numPr>
          <w:ilvl w:val="0"/>
          <w:numId w:val="24"/>
        </w:numPr>
        <w:autoSpaceDE w:val="0"/>
        <w:spacing w:after="120" w:line="360" w:lineRule="auto"/>
        <w:textAlignment w:val="baseline"/>
        <w:rPr>
          <w:rFonts w:eastAsia="Lucida Sans Unicode" w:cs="Arial"/>
          <w:kern w:val="2"/>
          <w:lang w:eastAsia="ar-SA"/>
        </w:rPr>
      </w:pPr>
      <w:r w:rsidRPr="00323990">
        <w:rPr>
          <w:rFonts w:eastAsia="Lucida Sans Unicode" w:cs="Arial"/>
          <w:kern w:val="2"/>
          <w:lang w:eastAsia="ar-SA"/>
        </w:rPr>
        <w:t xml:space="preserve">Plan nauczania określający tematy zajęć edukacyjnych oraz ich wymiar z uwzględnieniem w miarę potrzeby, części teoretycznej i części praktycznej, zgodny z </w:t>
      </w:r>
      <w:r w:rsidRPr="00323990">
        <w:rPr>
          <w:rFonts w:eastAsia="Lucida Sans Unicode" w:cs="Arial"/>
          <w:i/>
          <w:kern w:val="2"/>
          <w:lang w:eastAsia="ar-SA"/>
        </w:rPr>
        <w:t>Zapytaniem ofertowym:</w:t>
      </w:r>
    </w:p>
    <w:p w14:paraId="65F55848" w14:textId="77777777" w:rsidR="00323990" w:rsidRPr="00323990" w:rsidRDefault="00323990" w:rsidP="00323990">
      <w:pPr>
        <w:tabs>
          <w:tab w:val="left" w:leader="dot" w:pos="8865"/>
        </w:tabs>
        <w:ind w:left="360"/>
        <w:contextualSpacing/>
        <w:rPr>
          <w:rFonts w:cs="Arial"/>
          <w:bCs/>
          <w:sz w:val="16"/>
          <w:szCs w:val="16"/>
        </w:rPr>
      </w:pPr>
    </w:p>
    <w:tbl>
      <w:tblPr>
        <w:tblW w:w="0" w:type="auto"/>
        <w:tblInd w:w="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4252"/>
        <w:gridCol w:w="2268"/>
        <w:gridCol w:w="2268"/>
      </w:tblGrid>
      <w:tr w:rsidR="00323990" w:rsidRPr="00323990" w14:paraId="7660EA2F" w14:textId="77777777" w:rsidTr="00513AF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48C0F0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L.p.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E778D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Tematy zajęć edukacyjnych</w:t>
            </w:r>
          </w:p>
          <w:p w14:paraId="75DD372F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pacing w:line="240" w:lineRule="auto"/>
              <w:rPr>
                <w:rFonts w:eastAsia="Lucida Sans Unicode" w:cs="Arial"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9AF38B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  <w:t>Wymiar zajęć części teoretycznej (ilość godzin zajęć przypadających na jednego uczestnika)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E03DF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  <w:t>Wymiar zajęć części praktycznej</w:t>
            </w:r>
          </w:p>
          <w:p w14:paraId="76675CD2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pacing w:line="240" w:lineRule="auto"/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18"/>
                <w:szCs w:val="18"/>
                <w:lang w:eastAsia="ar-SA"/>
              </w:rPr>
              <w:t>(ilość godzin zajęć przypadających na jednego uczestnika)</w:t>
            </w:r>
          </w:p>
        </w:tc>
      </w:tr>
      <w:tr w:rsidR="00323990" w:rsidRPr="00323990" w14:paraId="5D2B7887" w14:textId="77777777" w:rsidTr="00513AF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4FDB0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  <w:p w14:paraId="7D854970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5F3B4E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7315A6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53F3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</w:tr>
      <w:tr w:rsidR="00323990" w:rsidRPr="00323990" w14:paraId="2A3139D3" w14:textId="77777777" w:rsidTr="00513AF3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BBB86B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  <w:p w14:paraId="279ED7DC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CBD77C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166B3E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F009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</w:tr>
      <w:tr w:rsidR="00323990" w:rsidRPr="00323990" w14:paraId="3ED6F03E" w14:textId="77777777" w:rsidTr="00513AF3">
        <w:trPr>
          <w:trHeight w:val="460"/>
        </w:trPr>
        <w:tc>
          <w:tcPr>
            <w:tcW w:w="4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84221A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  <w:r w:rsidRPr="00323990"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Wymiar zajęć ogółem: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1D201B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56B6D" w14:textId="77777777" w:rsidR="00323990" w:rsidRPr="00323990" w:rsidRDefault="00323990" w:rsidP="00323990">
            <w:pPr>
              <w:widowControl w:val="0"/>
              <w:tabs>
                <w:tab w:val="left" w:leader="dot" w:pos="8505"/>
              </w:tabs>
              <w:suppressAutoHyphens/>
              <w:snapToGrid w:val="0"/>
              <w:spacing w:line="240" w:lineRule="auto"/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</w:pPr>
          </w:p>
        </w:tc>
      </w:tr>
    </w:tbl>
    <w:p w14:paraId="56CB447A" w14:textId="77777777" w:rsidR="00323990" w:rsidRPr="00323990" w:rsidRDefault="00323990" w:rsidP="00323990">
      <w:pPr>
        <w:rPr>
          <w:rFonts w:cs="Arial"/>
        </w:rPr>
      </w:pPr>
    </w:p>
    <w:p w14:paraId="4F0EE0E0" w14:textId="77777777" w:rsidR="00323990" w:rsidRPr="00323990" w:rsidRDefault="00323990" w:rsidP="00323990">
      <w:pPr>
        <w:widowControl w:val="0"/>
        <w:numPr>
          <w:ilvl w:val="0"/>
          <w:numId w:val="24"/>
        </w:numPr>
        <w:suppressAutoHyphens/>
        <w:spacing w:line="360" w:lineRule="auto"/>
        <w:textAlignment w:val="baseline"/>
        <w:rPr>
          <w:rFonts w:cs="Arial"/>
        </w:rPr>
      </w:pPr>
      <w:r w:rsidRPr="00323990">
        <w:rPr>
          <w:rFonts w:cs="Arial"/>
        </w:rPr>
        <w:t>Opis treści – kluczowe punkty szkolenia w zakresie poszczególnych zajęć edukacyjnych:</w:t>
      </w:r>
    </w:p>
    <w:p w14:paraId="08D5C214" w14:textId="77777777" w:rsidR="00323990" w:rsidRPr="00323990" w:rsidRDefault="00323990" w:rsidP="00323990">
      <w:pPr>
        <w:spacing w:line="360" w:lineRule="auto"/>
        <w:rPr>
          <w:rFonts w:cs="Arial"/>
        </w:rPr>
      </w:pPr>
      <w:r w:rsidRPr="00323990">
        <w:rPr>
          <w:rFonts w:cs="Arial"/>
        </w:rPr>
        <w:tab/>
        <w:t>……………………………………………………………………………………..........</w:t>
      </w:r>
    </w:p>
    <w:p w14:paraId="0B831E6F" w14:textId="1FB9A1C8" w:rsidR="00323990" w:rsidRPr="00323990" w:rsidRDefault="00323990" w:rsidP="00323990">
      <w:pPr>
        <w:widowControl w:val="0"/>
        <w:numPr>
          <w:ilvl w:val="0"/>
          <w:numId w:val="24"/>
        </w:numPr>
        <w:suppressAutoHyphens/>
        <w:spacing w:line="360" w:lineRule="auto"/>
        <w:textAlignment w:val="baseline"/>
        <w:rPr>
          <w:rFonts w:cs="Arial"/>
        </w:rPr>
      </w:pPr>
      <w:r w:rsidRPr="00323990">
        <w:rPr>
          <w:rFonts w:cs="Arial"/>
        </w:rPr>
        <w:t>Wykaz literatury oraz niezbędnych środków i materiałów dydaktycznych: ……………………………………………………………..</w:t>
      </w:r>
    </w:p>
    <w:p w14:paraId="40333F66" w14:textId="77777777" w:rsidR="00323990" w:rsidRPr="00323990" w:rsidRDefault="00323990" w:rsidP="00323990">
      <w:pPr>
        <w:widowControl w:val="0"/>
        <w:numPr>
          <w:ilvl w:val="0"/>
          <w:numId w:val="24"/>
        </w:numPr>
        <w:suppressAutoHyphens/>
        <w:spacing w:line="360" w:lineRule="auto"/>
        <w:textAlignment w:val="baseline"/>
        <w:rPr>
          <w:rFonts w:cs="Arial"/>
        </w:rPr>
      </w:pPr>
      <w:r w:rsidRPr="00323990">
        <w:rPr>
          <w:rFonts w:cs="Arial"/>
        </w:rPr>
        <w:t>Przewidziane sprawdziany i egzaminy: ……………………………………………………….</w:t>
      </w:r>
    </w:p>
    <w:p w14:paraId="7D7FFDC5" w14:textId="77777777" w:rsidR="00323990" w:rsidRPr="00323990" w:rsidRDefault="00323990" w:rsidP="00323990">
      <w:pPr>
        <w:widowControl w:val="0"/>
        <w:tabs>
          <w:tab w:val="left" w:leader="dot" w:pos="8505"/>
        </w:tabs>
        <w:suppressAutoHyphens/>
        <w:spacing w:line="360" w:lineRule="auto"/>
        <w:rPr>
          <w:rFonts w:eastAsia="Lucida Sans Unicode" w:cs="Arial"/>
          <w:b/>
          <w:bCs/>
          <w:kern w:val="2"/>
          <w:lang w:eastAsia="ar-SA"/>
        </w:rPr>
      </w:pPr>
      <w:bookmarkStart w:id="3" w:name="_Hlk221789103"/>
    </w:p>
    <w:p w14:paraId="3237694D" w14:textId="77777777" w:rsidR="00323990" w:rsidRPr="00323990" w:rsidRDefault="00323990" w:rsidP="00323990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>………………dnia…………….</w:t>
      </w:r>
    </w:p>
    <w:p w14:paraId="12CF76D5" w14:textId="77777777" w:rsidR="00323990" w:rsidRPr="00323990" w:rsidRDefault="00323990" w:rsidP="00323990">
      <w:pPr>
        <w:widowControl w:val="0"/>
        <w:tabs>
          <w:tab w:val="left" w:leader="dot" w:pos="9213"/>
        </w:tabs>
        <w:suppressAutoHyphens/>
        <w:spacing w:line="360" w:lineRule="auto"/>
        <w:ind w:left="708"/>
        <w:rPr>
          <w:rFonts w:eastAsia="Lucida Sans Unicode" w:cs="Arial"/>
          <w:bCs/>
          <w:kern w:val="2"/>
          <w:lang w:eastAsia="ar-SA"/>
        </w:rPr>
      </w:pPr>
      <w:r w:rsidRPr="00323990">
        <w:rPr>
          <w:rFonts w:eastAsia="Lucida Sans Unicode" w:cs="Arial"/>
          <w:bCs/>
          <w:kern w:val="2"/>
          <w:lang w:eastAsia="ar-SA"/>
        </w:rPr>
        <w:t xml:space="preserve">                                                         ………………………………………     </w:t>
      </w:r>
    </w:p>
    <w:p w14:paraId="5175384F" w14:textId="26D01990" w:rsidR="00CF70D6" w:rsidRDefault="00323990" w:rsidP="00F82997">
      <w:pPr>
        <w:widowControl w:val="0"/>
        <w:autoSpaceDE w:val="0"/>
        <w:spacing w:line="360" w:lineRule="auto"/>
        <w:rPr>
          <w:rFonts w:eastAsia="Lucida Sans Unicode" w:cs="Arial"/>
          <w:bCs/>
          <w:kern w:val="2"/>
          <w:sz w:val="16"/>
          <w:szCs w:val="16"/>
          <w:lang w:eastAsia="ar-SA"/>
        </w:rPr>
      </w:pP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 xml:space="preserve">                                                                                   </w:t>
      </w:r>
      <w:r w:rsidRPr="00323990">
        <w:rPr>
          <w:rFonts w:eastAsia="Lucida Sans Unicode" w:cs="Arial"/>
          <w:bCs/>
          <w:kern w:val="2"/>
          <w:sz w:val="16"/>
          <w:szCs w:val="16"/>
          <w:lang w:eastAsia="ar-SA"/>
        </w:rPr>
        <w:tab/>
        <w:t>(podpis(y) osób uprawnionych do reprezentacji Wykonawcy</w:t>
      </w:r>
      <w:bookmarkEnd w:id="3"/>
    </w:p>
    <w:p w14:paraId="4CD7041F" w14:textId="2962F549" w:rsidR="001D4654" w:rsidRDefault="001D4654" w:rsidP="001D4654">
      <w:pPr>
        <w:suppressAutoHyphens/>
        <w:spacing w:before="120"/>
        <w:ind w:right="68"/>
        <w:jc w:val="both"/>
        <w:rPr>
          <w:rFonts w:ascii="Times New Roman" w:hAnsi="Times New Roman"/>
          <w:b/>
          <w:lang w:eastAsia="ar-SA"/>
        </w:rPr>
      </w:pPr>
      <w:r>
        <w:rPr>
          <w:rFonts w:cs="Arial"/>
          <w:i/>
          <w:color w:val="000000"/>
          <w:sz w:val="20"/>
          <w:szCs w:val="20"/>
        </w:rPr>
        <w:lastRenderedPageBreak/>
        <w:t>Załącznik nr 3 do Formularza oferty</w:t>
      </w:r>
    </w:p>
    <w:p w14:paraId="59EC3B44" w14:textId="77777777" w:rsidR="001D4654" w:rsidRDefault="001D4654" w:rsidP="001D4654">
      <w:pPr>
        <w:suppressAutoHyphens/>
        <w:spacing w:before="120"/>
        <w:ind w:right="68"/>
        <w:jc w:val="both"/>
        <w:rPr>
          <w:rFonts w:ascii="Times New Roman" w:hAnsi="Times New Roman"/>
          <w:b/>
          <w:lang w:eastAsia="ar-SA"/>
        </w:rPr>
      </w:pPr>
    </w:p>
    <w:p w14:paraId="4736F102" w14:textId="5B51530F" w:rsidR="001D4654" w:rsidRPr="00164302" w:rsidRDefault="001D4654" w:rsidP="001D4654">
      <w:pPr>
        <w:suppressAutoHyphens/>
        <w:spacing w:before="120"/>
        <w:ind w:right="68"/>
        <w:jc w:val="both"/>
        <w:rPr>
          <w:rFonts w:cs="Arial"/>
          <w:i/>
          <w:sz w:val="20"/>
          <w:lang w:eastAsia="ar-SA"/>
        </w:rPr>
      </w:pPr>
      <w:r w:rsidRPr="00164302">
        <w:rPr>
          <w:rFonts w:cs="Arial"/>
          <w:b/>
          <w:lang w:eastAsia="ar-SA"/>
        </w:rPr>
        <w:t>Podmiot udostępniający zasoby:</w:t>
      </w:r>
    </w:p>
    <w:p w14:paraId="21C8A9E7" w14:textId="77777777" w:rsidR="001D4654" w:rsidRPr="00164302" w:rsidRDefault="001D4654" w:rsidP="001D4654">
      <w:pPr>
        <w:suppressAutoHyphens/>
        <w:spacing w:before="240"/>
        <w:ind w:right="68"/>
        <w:jc w:val="both"/>
        <w:rPr>
          <w:rFonts w:cs="Arial"/>
          <w:lang w:eastAsia="ar-SA"/>
        </w:rPr>
      </w:pPr>
      <w:r w:rsidRPr="00164302">
        <w:rPr>
          <w:rFonts w:cs="Arial"/>
          <w:lang w:eastAsia="ar-SA"/>
        </w:rPr>
        <w:t>…………………………………………………………………</w:t>
      </w:r>
    </w:p>
    <w:p w14:paraId="2A2AC408" w14:textId="77777777" w:rsidR="001D4654" w:rsidRPr="00164302" w:rsidRDefault="001D4654" w:rsidP="001D4654">
      <w:pPr>
        <w:suppressAutoHyphens/>
        <w:spacing w:before="240"/>
        <w:ind w:right="68"/>
        <w:jc w:val="both"/>
        <w:rPr>
          <w:rFonts w:cs="Arial"/>
          <w:i/>
          <w:sz w:val="20"/>
          <w:lang w:eastAsia="ar-SA"/>
        </w:rPr>
      </w:pPr>
      <w:r w:rsidRPr="00164302">
        <w:rPr>
          <w:rFonts w:cs="Arial"/>
          <w:lang w:eastAsia="ar-SA"/>
        </w:rPr>
        <w:t>…………………………………………………………………</w:t>
      </w:r>
    </w:p>
    <w:p w14:paraId="45AF3AD3" w14:textId="77777777" w:rsidR="001D4654" w:rsidRPr="00164302" w:rsidRDefault="001D4654" w:rsidP="001D4654">
      <w:pPr>
        <w:suppressAutoHyphens/>
        <w:ind w:right="70" w:firstLine="2268"/>
        <w:jc w:val="both"/>
        <w:rPr>
          <w:rFonts w:cs="Arial"/>
          <w:i/>
          <w:sz w:val="22"/>
          <w:szCs w:val="22"/>
          <w:vertAlign w:val="superscript"/>
          <w:lang w:eastAsia="ar-SA"/>
        </w:rPr>
      </w:pPr>
      <w:r w:rsidRPr="00164302">
        <w:rPr>
          <w:rFonts w:cs="Arial"/>
          <w:i/>
          <w:sz w:val="22"/>
          <w:szCs w:val="22"/>
          <w:vertAlign w:val="superscript"/>
          <w:lang w:eastAsia="ar-SA"/>
        </w:rPr>
        <w:t>(pełna nazwa/firma, adres)</w:t>
      </w:r>
    </w:p>
    <w:p w14:paraId="6E709B46" w14:textId="3948DE9F" w:rsidR="001D4654" w:rsidRPr="00BD6AF6" w:rsidRDefault="001D4654" w:rsidP="001D4654">
      <w:pPr>
        <w:spacing w:before="240" w:after="240"/>
        <w:jc w:val="center"/>
        <w:rPr>
          <w:rFonts w:cs="Arial"/>
          <w:sz w:val="20"/>
          <w:szCs w:val="20"/>
        </w:rPr>
      </w:pPr>
      <w:r w:rsidRPr="00BD6AF6">
        <w:rPr>
          <w:rFonts w:cs="Arial"/>
          <w:b/>
        </w:rPr>
        <w:t xml:space="preserve">ZOBOWIĄZANIE PODMIOTU UDOSTĘPNIAJĄCEGO ZASOBY </w:t>
      </w:r>
      <w:r w:rsidR="00BD6AF6">
        <w:rPr>
          <w:rFonts w:cs="Arial"/>
          <w:b/>
        </w:rPr>
        <w:t xml:space="preserve"> </w:t>
      </w:r>
      <w:r w:rsidR="00BD6AF6" w:rsidRPr="00BD6AF6">
        <w:rPr>
          <w:rFonts w:cs="Arial"/>
          <w:bCs/>
          <w:i/>
          <w:iCs/>
        </w:rPr>
        <w:t>- jeżeli dotyczy</w:t>
      </w:r>
      <w:r w:rsidRPr="00BD6AF6">
        <w:rPr>
          <w:rFonts w:cs="Arial"/>
          <w:bCs/>
          <w:i/>
          <w:iCs/>
        </w:rPr>
        <w:t xml:space="preserve"> </w:t>
      </w:r>
      <w:r w:rsidRPr="00BD6AF6">
        <w:rPr>
          <w:rFonts w:cs="Arial"/>
          <w:bCs/>
          <w:i/>
          <w:iCs/>
        </w:rPr>
        <w:br/>
      </w:r>
    </w:p>
    <w:p w14:paraId="7101B879" w14:textId="77777777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t xml:space="preserve">Oświadczam że udostępniam Wykonawcy </w:t>
      </w:r>
      <w:r w:rsidRPr="00164302">
        <w:rPr>
          <w:rFonts w:ascii="Arial" w:hAnsi="Arial" w:cs="Arial"/>
          <w:sz w:val="22"/>
          <w:szCs w:val="22"/>
        </w:rPr>
        <w:tab/>
      </w:r>
    </w:p>
    <w:p w14:paraId="6A0EF776" w14:textId="77777777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tab/>
      </w:r>
    </w:p>
    <w:p w14:paraId="5B384D4C" w14:textId="77777777" w:rsidR="001D4654" w:rsidRPr="00164302" w:rsidRDefault="001D4654" w:rsidP="001D4654">
      <w:pPr>
        <w:pStyle w:val="Zwykytekst1"/>
        <w:spacing w:line="276" w:lineRule="auto"/>
        <w:ind w:right="-340" w:firstLine="3969"/>
        <w:jc w:val="both"/>
        <w:rPr>
          <w:rFonts w:ascii="Arial" w:hAnsi="Arial" w:cs="Arial"/>
          <w:i/>
          <w:sz w:val="22"/>
          <w:szCs w:val="22"/>
          <w:vertAlign w:val="superscript"/>
        </w:rPr>
      </w:pPr>
      <w:r w:rsidRPr="00164302">
        <w:rPr>
          <w:rFonts w:ascii="Arial" w:hAnsi="Arial" w:cs="Arial"/>
          <w:i/>
          <w:sz w:val="22"/>
          <w:szCs w:val="22"/>
          <w:vertAlign w:val="superscript"/>
        </w:rPr>
        <w:t>(nazwa i adres Wykonawcy)</w:t>
      </w:r>
    </w:p>
    <w:p w14:paraId="2F3E48FE" w14:textId="11BF2F71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t xml:space="preserve">niezbędne zasoby w następującym zakresie (zaznaczyć właściwe): </w:t>
      </w:r>
    </w:p>
    <w:p w14:paraId="3CD806A6" w14:textId="552CD525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sym w:font="Wingdings 2" w:char="F0A3"/>
      </w:r>
      <w:r w:rsidRPr="00164302">
        <w:rPr>
          <w:rFonts w:ascii="Arial" w:hAnsi="Arial" w:cs="Arial"/>
          <w:sz w:val="22"/>
          <w:szCs w:val="22"/>
        </w:rPr>
        <w:t xml:space="preserve"> salę szkoleniową:……………………………………………………………………………………… </w:t>
      </w:r>
    </w:p>
    <w:p w14:paraId="03831018" w14:textId="080F32BE" w:rsidR="001D4654" w:rsidRPr="00164302" w:rsidRDefault="001D4654" w:rsidP="001D4654">
      <w:pPr>
        <w:pStyle w:val="Zwykytekst1"/>
        <w:spacing w:line="276" w:lineRule="auto"/>
        <w:ind w:right="-340" w:firstLine="709"/>
        <w:rPr>
          <w:rFonts w:ascii="Arial" w:hAnsi="Arial" w:cs="Arial"/>
          <w:sz w:val="22"/>
          <w:szCs w:val="22"/>
          <w:vertAlign w:val="superscript"/>
        </w:rPr>
      </w:pPr>
      <w:r w:rsidRPr="00164302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                                                              (adres sali)</w:t>
      </w:r>
    </w:p>
    <w:p w14:paraId="4027DBEC" w14:textId="43619BE5" w:rsidR="001D4654" w:rsidRPr="00164302" w:rsidRDefault="001D4654" w:rsidP="001D4654">
      <w:pPr>
        <w:pStyle w:val="Zwykytekst1"/>
        <w:spacing w:line="276" w:lineRule="auto"/>
        <w:ind w:right="-340" w:firstLine="709"/>
        <w:rPr>
          <w:rFonts w:ascii="Arial" w:hAnsi="Arial" w:cs="Arial"/>
          <w:sz w:val="22"/>
          <w:szCs w:val="22"/>
          <w:vertAlign w:val="superscript"/>
        </w:rPr>
      </w:pPr>
      <w:r w:rsidRPr="00164302">
        <w:rPr>
          <w:rFonts w:ascii="Arial" w:hAnsi="Arial" w:cs="Arial"/>
          <w:sz w:val="22"/>
          <w:szCs w:val="22"/>
          <w:vertAlign w:val="superscript"/>
        </w:rPr>
        <w:t xml:space="preserve">                                            (ilość)</w:t>
      </w:r>
    </w:p>
    <w:p w14:paraId="6F8F1D01" w14:textId="77777777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sz w:val="22"/>
          <w:szCs w:val="22"/>
        </w:rPr>
      </w:pPr>
    </w:p>
    <w:p w14:paraId="560D17B3" w14:textId="19FE4E5D" w:rsidR="001D4654" w:rsidRPr="00164302" w:rsidRDefault="001D4654" w:rsidP="001D4654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Arial" w:hAnsi="Arial" w:cs="Arial"/>
          <w:b/>
          <w:bCs/>
          <w:sz w:val="22"/>
          <w:szCs w:val="22"/>
        </w:rPr>
      </w:pPr>
      <w:r w:rsidRPr="00164302">
        <w:rPr>
          <w:rFonts w:ascii="Arial" w:hAnsi="Arial" w:cs="Arial"/>
          <w:sz w:val="22"/>
          <w:szCs w:val="22"/>
        </w:rPr>
        <w:t xml:space="preserve">do realizacji szkolenia dla osób bezrobotnych </w:t>
      </w:r>
      <w:r w:rsidRPr="00164302">
        <w:rPr>
          <w:rFonts w:ascii="Arial" w:hAnsi="Arial" w:cs="Arial"/>
          <w:b/>
          <w:bCs/>
          <w:sz w:val="22"/>
          <w:szCs w:val="22"/>
        </w:rPr>
        <w:t>„</w:t>
      </w:r>
      <w:r w:rsidR="00992BD8" w:rsidRPr="00992BD8">
        <w:rPr>
          <w:rFonts w:ascii="Arial" w:hAnsi="Arial" w:cs="Arial"/>
          <w:b/>
          <w:bCs/>
          <w:sz w:val="22"/>
          <w:szCs w:val="22"/>
        </w:rPr>
        <w:t xml:space="preserve">Specjalista ds. </w:t>
      </w:r>
      <w:r w:rsidR="00DA70A8">
        <w:rPr>
          <w:rFonts w:ascii="Arial" w:hAnsi="Arial" w:cs="Arial"/>
          <w:b/>
          <w:bCs/>
          <w:sz w:val="22"/>
          <w:szCs w:val="22"/>
        </w:rPr>
        <w:t xml:space="preserve">kadr i płac z modułem </w:t>
      </w:r>
      <w:r w:rsidR="00992BD8" w:rsidRPr="00992BD8">
        <w:rPr>
          <w:rFonts w:ascii="Arial" w:hAnsi="Arial" w:cs="Arial"/>
          <w:b/>
          <w:bCs/>
          <w:sz w:val="22"/>
          <w:szCs w:val="22"/>
        </w:rPr>
        <w:t xml:space="preserve">obsługi biura </w:t>
      </w:r>
      <w:r w:rsidR="00DA70A8">
        <w:rPr>
          <w:rFonts w:ascii="Arial" w:hAnsi="Arial" w:cs="Arial"/>
          <w:b/>
          <w:bCs/>
          <w:sz w:val="22"/>
          <w:szCs w:val="22"/>
        </w:rPr>
        <w:t>oraz</w:t>
      </w:r>
      <w:r w:rsidR="00992BD8" w:rsidRPr="00992BD8">
        <w:rPr>
          <w:rFonts w:ascii="Arial" w:hAnsi="Arial" w:cs="Arial"/>
          <w:b/>
          <w:bCs/>
          <w:sz w:val="22"/>
          <w:szCs w:val="22"/>
        </w:rPr>
        <w:t xml:space="preserve"> elementami arkusza kalkulacyjnego Excel</w:t>
      </w:r>
      <w:r w:rsidRPr="00164302">
        <w:rPr>
          <w:rFonts w:ascii="Arial" w:hAnsi="Arial" w:cs="Arial"/>
          <w:b/>
          <w:bCs/>
          <w:sz w:val="22"/>
          <w:szCs w:val="22"/>
        </w:rPr>
        <w:t>”</w:t>
      </w:r>
      <w:r w:rsidR="00992BD8">
        <w:rPr>
          <w:rFonts w:ascii="Arial" w:hAnsi="Arial" w:cs="Arial"/>
          <w:b/>
          <w:bCs/>
          <w:sz w:val="22"/>
          <w:szCs w:val="22"/>
        </w:rPr>
        <w:t xml:space="preserve"> </w:t>
      </w:r>
      <w:r w:rsidRPr="00164302">
        <w:rPr>
          <w:rFonts w:ascii="Arial" w:hAnsi="Arial" w:cs="Arial"/>
          <w:b/>
          <w:bCs/>
          <w:sz w:val="22"/>
          <w:szCs w:val="22"/>
        </w:rPr>
        <w:t>nr OR.2223.</w:t>
      </w:r>
      <w:r w:rsidR="00DA70A8">
        <w:rPr>
          <w:rFonts w:ascii="Arial" w:hAnsi="Arial" w:cs="Arial"/>
          <w:b/>
          <w:bCs/>
          <w:sz w:val="22"/>
          <w:szCs w:val="22"/>
        </w:rPr>
        <w:t>7</w:t>
      </w:r>
      <w:r w:rsidRPr="00164302">
        <w:rPr>
          <w:rFonts w:ascii="Arial" w:hAnsi="Arial" w:cs="Arial"/>
          <w:b/>
          <w:bCs/>
          <w:sz w:val="22"/>
          <w:szCs w:val="22"/>
        </w:rPr>
        <w:t>.2026</w:t>
      </w:r>
    </w:p>
    <w:p w14:paraId="395CA7F0" w14:textId="742649FD" w:rsidR="001D4654" w:rsidRPr="00BD6AF6" w:rsidRDefault="001D4654" w:rsidP="00164302">
      <w:pPr>
        <w:autoSpaceDE w:val="0"/>
        <w:autoSpaceDN w:val="0"/>
        <w:adjustRightInd w:val="0"/>
        <w:spacing w:before="480"/>
        <w:jc w:val="both"/>
        <w:rPr>
          <w:rFonts w:cs="Arial"/>
          <w:sz w:val="22"/>
          <w:szCs w:val="22"/>
        </w:rPr>
      </w:pPr>
      <w:r w:rsidRPr="00BD6AF6">
        <w:rPr>
          <w:rFonts w:cs="Arial"/>
          <w:sz w:val="22"/>
          <w:szCs w:val="22"/>
        </w:rPr>
        <w:t xml:space="preserve">Oświadczam, że ww. zasoby będą udostępnione </w:t>
      </w:r>
      <w:r w:rsidR="00164302" w:rsidRPr="00BD6AF6">
        <w:rPr>
          <w:rFonts w:cs="Arial"/>
          <w:sz w:val="22"/>
          <w:szCs w:val="22"/>
        </w:rPr>
        <w:t>wskazanemu</w:t>
      </w:r>
      <w:r w:rsidRPr="00BD6AF6">
        <w:rPr>
          <w:rFonts w:cs="Arial"/>
          <w:sz w:val="22"/>
          <w:szCs w:val="22"/>
        </w:rPr>
        <w:t xml:space="preserve"> Wykonawcy na czas realizacji szkolenia, w terminie do 23.12.2026 r.</w:t>
      </w:r>
    </w:p>
    <w:p w14:paraId="454CE50B" w14:textId="19694B3D" w:rsidR="001D4654" w:rsidRPr="00BD6AF6" w:rsidRDefault="00BD6AF6" w:rsidP="001D4654">
      <w:pPr>
        <w:autoSpaceDE w:val="0"/>
        <w:autoSpaceDN w:val="0"/>
        <w:adjustRightInd w:val="0"/>
        <w:spacing w:before="480"/>
        <w:rPr>
          <w:rFonts w:cs="Arial"/>
          <w:sz w:val="22"/>
          <w:szCs w:val="22"/>
        </w:rPr>
      </w:pP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</w:r>
      <w:r w:rsidRPr="00BD6AF6">
        <w:rPr>
          <w:rFonts w:cs="Arial"/>
          <w:sz w:val="22"/>
          <w:szCs w:val="22"/>
        </w:rPr>
        <w:tab/>
        <w:t>……………………………………….</w:t>
      </w:r>
    </w:p>
    <w:p w14:paraId="63650A8B" w14:textId="61370922" w:rsidR="001D4654" w:rsidRPr="00164302" w:rsidRDefault="001D4654" w:rsidP="00BD6AF6">
      <w:pPr>
        <w:tabs>
          <w:tab w:val="left" w:pos="5940"/>
        </w:tabs>
        <w:autoSpaceDE w:val="0"/>
        <w:autoSpaceDN w:val="0"/>
        <w:adjustRightInd w:val="0"/>
        <w:rPr>
          <w:rFonts w:cs="Arial"/>
          <w:sz w:val="20"/>
          <w:szCs w:val="20"/>
        </w:rPr>
      </w:pPr>
      <w:r w:rsidRPr="00164302">
        <w:rPr>
          <w:rFonts w:cs="Arial"/>
          <w:sz w:val="20"/>
          <w:szCs w:val="20"/>
        </w:rPr>
        <w:t>……………… dnia …………… 202</w:t>
      </w:r>
      <w:r w:rsidR="00BD6AF6">
        <w:rPr>
          <w:rFonts w:cs="Arial"/>
          <w:sz w:val="20"/>
          <w:szCs w:val="20"/>
        </w:rPr>
        <w:t>6</w:t>
      </w:r>
      <w:r w:rsidRPr="00164302">
        <w:rPr>
          <w:rFonts w:cs="Arial"/>
          <w:sz w:val="20"/>
          <w:szCs w:val="20"/>
        </w:rPr>
        <w:t xml:space="preserve"> r.                                   </w:t>
      </w:r>
      <w:r w:rsidR="00BD6AF6">
        <w:rPr>
          <w:rFonts w:cs="Arial"/>
          <w:sz w:val="20"/>
          <w:szCs w:val="20"/>
        </w:rPr>
        <w:tab/>
      </w:r>
      <w:r w:rsidR="00BD6AF6" w:rsidRPr="00164302">
        <w:rPr>
          <w:rFonts w:cs="Arial"/>
          <w:i/>
          <w:sz w:val="20"/>
          <w:szCs w:val="20"/>
        </w:rPr>
        <w:t>podpis Podmiotu</w:t>
      </w:r>
    </w:p>
    <w:p w14:paraId="6FFC5514" w14:textId="0F042D4A" w:rsidR="00BD6AF6" w:rsidRDefault="001D4654" w:rsidP="001D4654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  <w:r w:rsidRPr="00164302">
        <w:rPr>
          <w:rFonts w:cs="Arial"/>
          <w:sz w:val="22"/>
          <w:szCs w:val="22"/>
          <w:vertAlign w:val="superscript"/>
        </w:rPr>
        <w:t xml:space="preserve">      (miejscowość)</w:t>
      </w:r>
      <w:r w:rsidRPr="00164302">
        <w:rPr>
          <w:rFonts w:cs="Arial"/>
          <w:sz w:val="22"/>
          <w:szCs w:val="22"/>
          <w:vertAlign w:val="superscript"/>
        </w:rPr>
        <w:tab/>
      </w:r>
      <w:r w:rsidRPr="00164302">
        <w:rPr>
          <w:rFonts w:cs="Arial"/>
          <w:vertAlign w:val="superscript"/>
        </w:rPr>
        <w:tab/>
      </w:r>
      <w:r w:rsidRPr="00164302">
        <w:rPr>
          <w:rFonts w:cs="Arial"/>
          <w:vertAlign w:val="superscript"/>
        </w:rPr>
        <w:tab/>
      </w:r>
      <w:r w:rsidRPr="00164302">
        <w:rPr>
          <w:rFonts w:cs="Arial"/>
          <w:vertAlign w:val="superscript"/>
        </w:rPr>
        <w:tab/>
      </w:r>
      <w:r w:rsidRPr="00164302">
        <w:rPr>
          <w:rFonts w:cs="Arial"/>
          <w:vertAlign w:val="superscript"/>
        </w:rPr>
        <w:tab/>
      </w:r>
      <w:r w:rsidRPr="00164302">
        <w:rPr>
          <w:rFonts w:cs="Arial"/>
          <w:vertAlign w:val="superscript"/>
        </w:rPr>
        <w:tab/>
        <w:t xml:space="preserve"> </w:t>
      </w:r>
      <w:r w:rsidRPr="00164302">
        <w:rPr>
          <w:rFonts w:cs="Arial"/>
          <w:i/>
          <w:sz w:val="20"/>
          <w:szCs w:val="20"/>
        </w:rPr>
        <w:t xml:space="preserve">    udostępniającego zasoby</w:t>
      </w:r>
      <w:r w:rsidR="00BD6AF6" w:rsidRPr="00BD6AF6">
        <w:rPr>
          <w:rFonts w:cs="Arial"/>
          <w:b/>
          <w:bCs/>
          <w:i/>
          <w:sz w:val="20"/>
          <w:szCs w:val="20"/>
        </w:rPr>
        <w:t>*</w:t>
      </w:r>
    </w:p>
    <w:p w14:paraId="710D1FC2" w14:textId="77777777" w:rsidR="00BD6AF6" w:rsidRDefault="00BD6AF6" w:rsidP="001D4654">
      <w:pPr>
        <w:autoSpaceDE w:val="0"/>
        <w:autoSpaceDN w:val="0"/>
        <w:adjustRightInd w:val="0"/>
        <w:rPr>
          <w:rFonts w:cs="Arial"/>
          <w:i/>
          <w:sz w:val="20"/>
          <w:szCs w:val="20"/>
        </w:rPr>
      </w:pPr>
    </w:p>
    <w:p w14:paraId="019BAC12" w14:textId="77777777" w:rsidR="00BD6AF6" w:rsidRDefault="00BD6AF6" w:rsidP="001D4654">
      <w:pPr>
        <w:autoSpaceDE w:val="0"/>
        <w:autoSpaceDN w:val="0"/>
        <w:adjustRightInd w:val="0"/>
        <w:rPr>
          <w:rFonts w:cs="Arial"/>
          <w:i/>
          <w:iCs/>
          <w:sz w:val="20"/>
          <w:szCs w:val="20"/>
        </w:rPr>
      </w:pPr>
    </w:p>
    <w:p w14:paraId="36525FC5" w14:textId="6F13F5D9" w:rsidR="001D4654" w:rsidRPr="00BD6AF6" w:rsidRDefault="00BD6AF6" w:rsidP="00BD6AF6">
      <w:pPr>
        <w:autoSpaceDE w:val="0"/>
        <w:autoSpaceDN w:val="0"/>
        <w:adjustRightInd w:val="0"/>
        <w:spacing w:line="240" w:lineRule="auto"/>
        <w:rPr>
          <w:rFonts w:cs="Arial"/>
          <w:sz w:val="18"/>
          <w:szCs w:val="18"/>
          <w:vertAlign w:val="superscript"/>
        </w:rPr>
      </w:pPr>
      <w:r w:rsidRPr="00BD6AF6">
        <w:rPr>
          <w:rFonts w:cs="Arial"/>
          <w:b/>
          <w:bCs/>
          <w:sz w:val="18"/>
          <w:szCs w:val="18"/>
        </w:rPr>
        <w:t>*</w:t>
      </w:r>
      <w:r w:rsidRPr="00BD6AF6">
        <w:rPr>
          <w:rFonts w:cs="Arial"/>
          <w:sz w:val="18"/>
          <w:szCs w:val="18"/>
        </w:rPr>
        <w:t xml:space="preserve">Zobowiązanie </w:t>
      </w:r>
      <w:r w:rsidR="001D4654" w:rsidRPr="00BD6AF6">
        <w:rPr>
          <w:rFonts w:cs="Arial"/>
          <w:sz w:val="18"/>
          <w:szCs w:val="18"/>
        </w:rPr>
        <w:t xml:space="preserve"> </w:t>
      </w:r>
      <w:r w:rsidRPr="00BD6AF6">
        <w:rPr>
          <w:rFonts w:cs="Arial"/>
          <w:sz w:val="18"/>
          <w:szCs w:val="18"/>
        </w:rPr>
        <w:t xml:space="preserve">może być </w:t>
      </w:r>
      <w:r>
        <w:rPr>
          <w:rFonts w:cs="Arial"/>
          <w:sz w:val="18"/>
          <w:szCs w:val="18"/>
        </w:rPr>
        <w:t>złożone</w:t>
      </w:r>
      <w:r w:rsidRPr="00BD6AF6">
        <w:rPr>
          <w:rFonts w:cs="Arial"/>
          <w:sz w:val="18"/>
          <w:szCs w:val="18"/>
        </w:rPr>
        <w:t xml:space="preserve"> </w:t>
      </w:r>
      <w:r w:rsidRPr="00BD6AF6">
        <w:rPr>
          <w:rFonts w:cs="Arial"/>
          <w:sz w:val="18"/>
          <w:szCs w:val="18"/>
          <w:lang w:eastAsia="ar-SA"/>
        </w:rPr>
        <w:t xml:space="preserve">w formie elektronicznej (tj. w postaci elektronicznej opatrzonej </w:t>
      </w:r>
      <w:bookmarkStart w:id="4" w:name="_Hlk224210858"/>
      <w:r w:rsidRPr="00BD6AF6">
        <w:rPr>
          <w:rFonts w:cs="Arial"/>
          <w:sz w:val="18"/>
          <w:szCs w:val="18"/>
          <w:lang w:eastAsia="ar-SA"/>
        </w:rPr>
        <w:t>kwalifikowanym podpisem elektronicznym</w:t>
      </w:r>
      <w:bookmarkEnd w:id="4"/>
      <w:r w:rsidRPr="00BD6AF6">
        <w:rPr>
          <w:rFonts w:cs="Arial"/>
          <w:sz w:val="18"/>
          <w:szCs w:val="18"/>
          <w:lang w:eastAsia="ar-SA"/>
        </w:rPr>
        <w:t>) lub w postaci elektronicznej opatrzonej podpisem zaufanym lub podpisem osobistym przez osobę upoważnioną do reprezentowania Podmiotu udostępniającego zasoby</w:t>
      </w:r>
      <w:r>
        <w:rPr>
          <w:rFonts w:cs="Arial"/>
          <w:sz w:val="18"/>
          <w:szCs w:val="18"/>
          <w:lang w:eastAsia="ar-SA"/>
        </w:rPr>
        <w:t>.</w:t>
      </w:r>
      <w:r w:rsidRPr="00BD6AF6">
        <w:rPr>
          <w:rFonts w:cs="Arial"/>
          <w:sz w:val="18"/>
          <w:szCs w:val="18"/>
          <w:lang w:eastAsia="ar-SA"/>
        </w:rPr>
        <w:t xml:space="preserve">  </w:t>
      </w:r>
    </w:p>
    <w:p w14:paraId="44267989" w14:textId="0CFF40B1" w:rsidR="001D4654" w:rsidRPr="00BD6AF6" w:rsidRDefault="00BD6AF6" w:rsidP="00BD6AF6">
      <w:pPr>
        <w:spacing w:before="120"/>
        <w:jc w:val="both"/>
        <w:rPr>
          <w:rFonts w:eastAsia="Lucida Sans Unicode" w:cs="Arial"/>
          <w:bCs/>
          <w:kern w:val="2"/>
          <w:sz w:val="18"/>
          <w:szCs w:val="18"/>
          <w:lang w:eastAsia="ar-SA"/>
        </w:rPr>
      </w:pPr>
      <w:r w:rsidRPr="00BD6AF6">
        <w:rPr>
          <w:rFonts w:cs="Arial"/>
          <w:sz w:val="20"/>
          <w:szCs w:val="20"/>
          <w:lang w:eastAsia="ar-SA"/>
        </w:rPr>
        <w:t>Jeżeli zobowiązanie zostało sporządzone jako dokument</w:t>
      </w:r>
      <w:r w:rsidRPr="00BD6AF6">
        <w:rPr>
          <w:rFonts w:cs="Arial"/>
          <w:sz w:val="18"/>
          <w:szCs w:val="18"/>
          <w:lang w:eastAsia="ar-SA"/>
        </w:rPr>
        <w:t xml:space="preserve"> w postaci papierowej i opatrzony własnoręcznym podpisem osoby reprezentującej </w:t>
      </w:r>
      <w:r>
        <w:rPr>
          <w:rFonts w:cs="Arial"/>
          <w:sz w:val="18"/>
          <w:szCs w:val="18"/>
          <w:lang w:eastAsia="ar-SA"/>
        </w:rPr>
        <w:t>P</w:t>
      </w:r>
      <w:r w:rsidRPr="00BD6AF6">
        <w:rPr>
          <w:rFonts w:cs="Arial"/>
          <w:sz w:val="18"/>
          <w:szCs w:val="18"/>
          <w:lang w:eastAsia="ar-SA"/>
        </w:rPr>
        <w:t>odmiot udostępniający zasoby, przekazuje się cyfrowe odwzorowanie tego dokumentu (skan) opatrzone kwalifikowanym podpisem elektronicznym, podpisem zaufanym lub podpisem osobistym, poświadczającym zgodność cyfrowego odwzorowania z dokumentem w postaci papierowej (poświadczona kopia dokumentu sporządzonego w postaci papierowej). Poświadczenia dokonuje - odpowiednio Wykonawca/Wykonawca wspólnie ubiegający się o udzielenie zamówienia. Poświadczenia zgodności cyfrowego odwzorowania z dokumentem w postaci papierowej może dokonać również notariusz</w:t>
      </w:r>
    </w:p>
    <w:sectPr w:rsidR="001D4654" w:rsidRPr="00BD6AF6" w:rsidSect="001B4BF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569" w:right="1418" w:bottom="1560" w:left="1418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9A82B" w14:textId="77777777" w:rsidR="00FA467E" w:rsidRDefault="00FA467E">
      <w:r>
        <w:separator/>
      </w:r>
    </w:p>
  </w:endnote>
  <w:endnote w:type="continuationSeparator" w:id="0">
    <w:p w14:paraId="53661552" w14:textId="77777777" w:rsidR="00FA467E" w:rsidRDefault="00FA4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5D8B4" w14:textId="77777777" w:rsidR="007B2500" w:rsidRPr="00124D4A" w:rsidRDefault="007B2500" w:rsidP="009A4ACC">
    <w:pPr>
      <w:pStyle w:val="Stopka"/>
      <w:ind w:left="-113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2A0A0" w14:textId="4B2EA807" w:rsidR="00217DC7" w:rsidRDefault="00C758F4" w:rsidP="00217DC7">
    <w:pPr>
      <w:tabs>
        <w:tab w:val="center" w:pos="4536"/>
        <w:tab w:val="right" w:pos="9072"/>
      </w:tabs>
      <w:rPr>
        <w:rFonts w:ascii="Calibri" w:hAnsi="Calibri" w:cs="Arial"/>
        <w:sz w:val="18"/>
        <w:szCs w:val="22"/>
      </w:rPr>
    </w:pPr>
    <w:r w:rsidRPr="000D5639">
      <w:rPr>
        <w:noProof/>
      </w:rPr>
      <w:drawing>
        <wp:anchor distT="0" distB="0" distL="114300" distR="114300" simplePos="0" relativeHeight="251664384" behindDoc="1" locked="0" layoutInCell="1" allowOverlap="1" wp14:anchorId="6C5690F0" wp14:editId="0ABF7B81">
          <wp:simplePos x="0" y="0"/>
          <wp:positionH relativeFrom="column">
            <wp:posOffset>4314825</wp:posOffset>
          </wp:positionH>
          <wp:positionV relativeFrom="page">
            <wp:posOffset>10015855</wp:posOffset>
          </wp:positionV>
          <wp:extent cx="1905000" cy="615332"/>
          <wp:effectExtent l="0" t="0" r="0" b="0"/>
          <wp:wrapNone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615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217DC7">
      <w:rPr>
        <w:rFonts w:ascii="Calibri" w:hAnsi="Calibri" w:cs="Arial"/>
        <w:sz w:val="18"/>
        <w:szCs w:val="22"/>
      </w:rPr>
      <w:t xml:space="preserve">                                                   </w:t>
    </w:r>
  </w:p>
  <w:p w14:paraId="1308E548" w14:textId="330468A1" w:rsidR="00217DC7" w:rsidRDefault="00217DC7" w:rsidP="00217DC7">
    <w:pPr>
      <w:tabs>
        <w:tab w:val="center" w:pos="4536"/>
        <w:tab w:val="right" w:pos="9072"/>
      </w:tabs>
      <w:ind w:left="-709"/>
      <w:rPr>
        <w:rFonts w:ascii="Open Sans Medium" w:hAnsi="Open Sans Medium" w:cs="Open Sans Medium"/>
        <w:lang w:eastAsia="ar-SA"/>
      </w:rPr>
    </w:pPr>
    <w:r>
      <w:rPr>
        <w:rFonts w:ascii="Open Sans Medium" w:hAnsi="Open Sans Medium" w:cs="Open Sans Medium"/>
      </w:rPr>
      <w:t xml:space="preserve">    Fundusze Europejskie dla Pomorza 2021-2027                                      </w:t>
    </w:r>
  </w:p>
  <w:p w14:paraId="7C0DEA0B" w14:textId="714BCFE5" w:rsidR="007B2500" w:rsidRPr="00B01F08" w:rsidRDefault="000A3836" w:rsidP="00217DC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CE8D2A3" wp14:editId="047378C9">
              <wp:simplePos x="0" y="0"/>
              <wp:positionH relativeFrom="column">
                <wp:posOffset>-666750</wp:posOffset>
              </wp:positionH>
              <wp:positionV relativeFrom="paragraph">
                <wp:posOffset>-408231</wp:posOffset>
              </wp:positionV>
              <wp:extent cx="7174800" cy="0"/>
              <wp:effectExtent l="0" t="0" r="0" b="0"/>
              <wp:wrapNone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6A03DF8" id="Łącznik prosty 6" o:spid="_x0000_s1026" alt="&quot;&quot;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2.5pt,-32.15pt" to="512.45pt,-3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" strokecolor="black [3213]" strokeweight=".2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6FE04" w14:textId="77777777" w:rsidR="00FA467E" w:rsidRDefault="00FA467E">
      <w:r>
        <w:separator/>
      </w:r>
    </w:p>
  </w:footnote>
  <w:footnote w:type="continuationSeparator" w:id="0">
    <w:p w14:paraId="0D9A8614" w14:textId="77777777" w:rsidR="00FA467E" w:rsidRDefault="00FA4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2B8DB" w14:textId="77777777" w:rsidR="00F5032F" w:rsidRDefault="00F5032F" w:rsidP="009A4ACC">
    <w:pPr>
      <w:pStyle w:val="Nagwek"/>
      <w:ind w:left="-1134"/>
    </w:pPr>
  </w:p>
  <w:p w14:paraId="704A753C" w14:textId="77777777" w:rsidR="009A4ACC" w:rsidRDefault="009A4ACC" w:rsidP="009A4ACC">
    <w:pPr>
      <w:pStyle w:val="Nagwek"/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51E7FF" w14:textId="77777777" w:rsidR="000174EA" w:rsidRDefault="000174EA" w:rsidP="000174EA">
    <w:pPr>
      <w:pStyle w:val="Nagwek"/>
      <w:ind w:left="-127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F9FAD1F" wp14:editId="2BC18DC0">
              <wp:simplePos x="0" y="0"/>
              <wp:positionH relativeFrom="column">
                <wp:posOffset>-748030</wp:posOffset>
              </wp:positionH>
              <wp:positionV relativeFrom="paragraph">
                <wp:posOffset>751093</wp:posOffset>
              </wp:positionV>
              <wp:extent cx="7258050" cy="0"/>
              <wp:effectExtent l="0" t="0" r="0" b="0"/>
              <wp:wrapNone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951542C" id="Łącznik prosty 5" o:spid="_x0000_s1026" alt="&quot;&quot;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8.9pt,59.15pt" to="512.6pt,5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" strokecolor="black [3213]" strokeweight=".25pt">
              <v:stroke joinstyle="miter"/>
            </v:line>
          </w:pict>
        </mc:Fallback>
      </mc:AlternateContent>
    </w:r>
    <w:r w:rsidR="009726FB">
      <w:rPr>
        <w:noProof/>
      </w:rPr>
      <w:drawing>
        <wp:inline distT="0" distB="0" distL="0" distR="0" wp14:anchorId="3B67D298" wp14:editId="1906F4E0">
          <wp:extent cx="7321846" cy="686257"/>
          <wp:effectExtent l="0" t="0" r="0" b="0"/>
          <wp:docPr id="1430056735" name="Obraz 1430056735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10497" cy="703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3DD736" w14:textId="77777777" w:rsidR="000174EA" w:rsidRDefault="000174EA" w:rsidP="000174EA">
    <w:pPr>
      <w:pStyle w:val="Nagwek"/>
      <w:tabs>
        <w:tab w:val="clear" w:pos="4536"/>
        <w:tab w:val="clear" w:pos="9072"/>
        <w:tab w:val="left" w:pos="3583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693"/>
        </w:tabs>
        <w:ind w:left="2693" w:hanging="360"/>
      </w:pPr>
      <w:rPr>
        <w:b w:val="0"/>
        <w:i w:val="0"/>
        <w:sz w:val="24"/>
      </w:rPr>
    </w:lvl>
  </w:abstractNum>
  <w:abstractNum w:abstractNumId="1" w15:restartNumberingAfterBreak="0">
    <w:nsid w:val="03D41AF7"/>
    <w:multiLevelType w:val="hybridMultilevel"/>
    <w:tmpl w:val="BE0C6A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D0E05"/>
    <w:multiLevelType w:val="hybridMultilevel"/>
    <w:tmpl w:val="076E7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E1092"/>
    <w:multiLevelType w:val="hybridMultilevel"/>
    <w:tmpl w:val="B20030C0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4" w15:restartNumberingAfterBreak="0">
    <w:nsid w:val="08750F99"/>
    <w:multiLevelType w:val="hybridMultilevel"/>
    <w:tmpl w:val="C2FE405E"/>
    <w:lvl w:ilvl="0" w:tplc="5C26ABF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0BB560DD"/>
    <w:multiLevelType w:val="hybridMultilevel"/>
    <w:tmpl w:val="7C904662"/>
    <w:lvl w:ilvl="0" w:tplc="8C0AE0B8">
      <w:start w:val="1"/>
      <w:numFmt w:val="decimal"/>
      <w:lvlText w:val="%1)"/>
      <w:lvlJc w:val="left"/>
      <w:pPr>
        <w:ind w:left="405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0C281486"/>
    <w:multiLevelType w:val="hybridMultilevel"/>
    <w:tmpl w:val="7DE0906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9C5B25"/>
    <w:multiLevelType w:val="hybridMultilevel"/>
    <w:tmpl w:val="2DC2C8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34B17"/>
    <w:multiLevelType w:val="hybridMultilevel"/>
    <w:tmpl w:val="AD6A6ED2"/>
    <w:lvl w:ilvl="0" w:tplc="CA78D53A">
      <w:start w:val="7"/>
      <w:numFmt w:val="decimal"/>
      <w:lvlText w:val="%1."/>
      <w:lvlJc w:val="left"/>
      <w:pPr>
        <w:ind w:left="720" w:hanging="360"/>
      </w:pPr>
      <w:rPr>
        <w:b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E6889"/>
    <w:multiLevelType w:val="hybridMultilevel"/>
    <w:tmpl w:val="6D527B5C"/>
    <w:lvl w:ilvl="0" w:tplc="F6E4184C">
      <w:start w:val="1"/>
      <w:numFmt w:val="decimal"/>
      <w:lvlText w:val="%1)"/>
      <w:lvlJc w:val="left"/>
      <w:pPr>
        <w:ind w:left="143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0" w15:restartNumberingAfterBreak="0">
    <w:nsid w:val="19603C04"/>
    <w:multiLevelType w:val="hybridMultilevel"/>
    <w:tmpl w:val="60088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C5570C"/>
    <w:multiLevelType w:val="hybridMultilevel"/>
    <w:tmpl w:val="A3301A44"/>
    <w:lvl w:ilvl="0" w:tplc="045EE07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4734A"/>
    <w:multiLevelType w:val="hybridMultilevel"/>
    <w:tmpl w:val="7F485B52"/>
    <w:lvl w:ilvl="0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1B3DB6"/>
    <w:multiLevelType w:val="hybridMultilevel"/>
    <w:tmpl w:val="A89839C0"/>
    <w:lvl w:ilvl="0" w:tplc="CF0A5474">
      <w:start w:val="10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DC5CE6"/>
    <w:multiLevelType w:val="hybridMultilevel"/>
    <w:tmpl w:val="11AE9CBA"/>
    <w:lvl w:ilvl="0" w:tplc="229637C2">
      <w:start w:val="8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65C9B"/>
    <w:multiLevelType w:val="hybridMultilevel"/>
    <w:tmpl w:val="E612035A"/>
    <w:lvl w:ilvl="0" w:tplc="B404811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FF72CD"/>
    <w:multiLevelType w:val="hybridMultilevel"/>
    <w:tmpl w:val="CDE8CD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04786F"/>
    <w:multiLevelType w:val="hybridMultilevel"/>
    <w:tmpl w:val="0D1C6D0E"/>
    <w:lvl w:ilvl="0" w:tplc="E0F21F6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8" w15:restartNumberingAfterBreak="0">
    <w:nsid w:val="30BB3814"/>
    <w:multiLevelType w:val="hybridMultilevel"/>
    <w:tmpl w:val="9D3A4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FD0212"/>
    <w:multiLevelType w:val="hybridMultilevel"/>
    <w:tmpl w:val="17B4BF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96BF1"/>
    <w:multiLevelType w:val="hybridMultilevel"/>
    <w:tmpl w:val="5C0838AC"/>
    <w:lvl w:ilvl="0" w:tplc="AC62CA74">
      <w:start w:val="1"/>
      <w:numFmt w:val="decimal"/>
      <w:lvlText w:val="%1."/>
      <w:lvlJc w:val="left"/>
      <w:pPr>
        <w:ind w:left="717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378C2CA0"/>
    <w:multiLevelType w:val="hybridMultilevel"/>
    <w:tmpl w:val="17B4BF4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BF6060"/>
    <w:multiLevelType w:val="hybridMultilevel"/>
    <w:tmpl w:val="4CB2C2E2"/>
    <w:lvl w:ilvl="0" w:tplc="F846563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48302603"/>
    <w:multiLevelType w:val="hybridMultilevel"/>
    <w:tmpl w:val="B9BABB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EA5D2A"/>
    <w:multiLevelType w:val="hybridMultilevel"/>
    <w:tmpl w:val="C40A4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2C1EF9"/>
    <w:multiLevelType w:val="hybridMultilevel"/>
    <w:tmpl w:val="6D1E889A"/>
    <w:lvl w:ilvl="0" w:tplc="204C4F52">
      <w:start w:val="1"/>
      <w:numFmt w:val="decimal"/>
      <w:lvlText w:val="%1."/>
      <w:lvlJc w:val="left"/>
      <w:pPr>
        <w:ind w:left="793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13" w:hanging="360"/>
      </w:pPr>
    </w:lvl>
    <w:lvl w:ilvl="2" w:tplc="0415001B" w:tentative="1">
      <w:start w:val="1"/>
      <w:numFmt w:val="lowerRoman"/>
      <w:lvlText w:val="%3."/>
      <w:lvlJc w:val="right"/>
      <w:pPr>
        <w:ind w:left="2233" w:hanging="180"/>
      </w:pPr>
    </w:lvl>
    <w:lvl w:ilvl="3" w:tplc="0415000F" w:tentative="1">
      <w:start w:val="1"/>
      <w:numFmt w:val="decimal"/>
      <w:lvlText w:val="%4."/>
      <w:lvlJc w:val="left"/>
      <w:pPr>
        <w:ind w:left="2953" w:hanging="360"/>
      </w:pPr>
    </w:lvl>
    <w:lvl w:ilvl="4" w:tplc="04150019" w:tentative="1">
      <w:start w:val="1"/>
      <w:numFmt w:val="lowerLetter"/>
      <w:lvlText w:val="%5."/>
      <w:lvlJc w:val="left"/>
      <w:pPr>
        <w:ind w:left="3673" w:hanging="360"/>
      </w:pPr>
    </w:lvl>
    <w:lvl w:ilvl="5" w:tplc="0415001B" w:tentative="1">
      <w:start w:val="1"/>
      <w:numFmt w:val="lowerRoman"/>
      <w:lvlText w:val="%6."/>
      <w:lvlJc w:val="right"/>
      <w:pPr>
        <w:ind w:left="4393" w:hanging="180"/>
      </w:pPr>
    </w:lvl>
    <w:lvl w:ilvl="6" w:tplc="0415000F" w:tentative="1">
      <w:start w:val="1"/>
      <w:numFmt w:val="decimal"/>
      <w:lvlText w:val="%7."/>
      <w:lvlJc w:val="left"/>
      <w:pPr>
        <w:ind w:left="5113" w:hanging="360"/>
      </w:pPr>
    </w:lvl>
    <w:lvl w:ilvl="7" w:tplc="04150019" w:tentative="1">
      <w:start w:val="1"/>
      <w:numFmt w:val="lowerLetter"/>
      <w:lvlText w:val="%8."/>
      <w:lvlJc w:val="left"/>
      <w:pPr>
        <w:ind w:left="5833" w:hanging="360"/>
      </w:pPr>
    </w:lvl>
    <w:lvl w:ilvl="8" w:tplc="0415001B" w:tentative="1">
      <w:start w:val="1"/>
      <w:numFmt w:val="lowerRoman"/>
      <w:lvlText w:val="%9."/>
      <w:lvlJc w:val="right"/>
      <w:pPr>
        <w:ind w:left="6553" w:hanging="180"/>
      </w:pPr>
    </w:lvl>
  </w:abstractNum>
  <w:abstractNum w:abstractNumId="26" w15:restartNumberingAfterBreak="0">
    <w:nsid w:val="5FCF494B"/>
    <w:multiLevelType w:val="hybridMultilevel"/>
    <w:tmpl w:val="07860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E21BEA"/>
    <w:multiLevelType w:val="hybridMultilevel"/>
    <w:tmpl w:val="2F5E78B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617D518D"/>
    <w:multiLevelType w:val="hybridMultilevel"/>
    <w:tmpl w:val="FABC8CA6"/>
    <w:lvl w:ilvl="0" w:tplc="5BA8CA8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720033"/>
    <w:multiLevelType w:val="hybridMultilevel"/>
    <w:tmpl w:val="84181F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CF40D4"/>
    <w:multiLevelType w:val="hybridMultilevel"/>
    <w:tmpl w:val="96B05AB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A5A4F87"/>
    <w:multiLevelType w:val="hybridMultilevel"/>
    <w:tmpl w:val="4D4481E6"/>
    <w:lvl w:ilvl="0" w:tplc="B74424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073EED"/>
    <w:multiLevelType w:val="hybridMultilevel"/>
    <w:tmpl w:val="B9CA1BDE"/>
    <w:lvl w:ilvl="0" w:tplc="7DD2482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bCs/>
        <w:i w:val="0"/>
        <w:iCs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D377F33"/>
    <w:multiLevelType w:val="hybridMultilevel"/>
    <w:tmpl w:val="DB3288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F0F4C"/>
    <w:multiLevelType w:val="hybridMultilevel"/>
    <w:tmpl w:val="9078CD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A35C0A"/>
    <w:multiLevelType w:val="multilevel"/>
    <w:tmpl w:val="428E9EAC"/>
    <w:numStyleLink w:val="Lista1"/>
  </w:abstractNum>
  <w:num w:numId="1" w16cid:durableId="865094169">
    <w:abstractNumId w:val="31"/>
  </w:num>
  <w:num w:numId="2" w16cid:durableId="623775500">
    <w:abstractNumId w:val="37"/>
  </w:num>
  <w:num w:numId="3" w16cid:durableId="428547598">
    <w:abstractNumId w:val="12"/>
  </w:num>
  <w:num w:numId="4" w16cid:durableId="1704750126">
    <w:abstractNumId w:val="36"/>
  </w:num>
  <w:num w:numId="5" w16cid:durableId="1312054261">
    <w:abstractNumId w:val="10"/>
  </w:num>
  <w:num w:numId="6" w16cid:durableId="816652540">
    <w:abstractNumId w:val="11"/>
  </w:num>
  <w:num w:numId="7" w16cid:durableId="212625319">
    <w:abstractNumId w:val="24"/>
  </w:num>
  <w:num w:numId="8" w16cid:durableId="1408112543">
    <w:abstractNumId w:val="27"/>
  </w:num>
  <w:num w:numId="9" w16cid:durableId="1433434385">
    <w:abstractNumId w:val="30"/>
  </w:num>
  <w:num w:numId="10" w16cid:durableId="225801696">
    <w:abstractNumId w:val="28"/>
  </w:num>
  <w:num w:numId="11" w16cid:durableId="1938173884">
    <w:abstractNumId w:val="35"/>
  </w:num>
  <w:num w:numId="12" w16cid:durableId="2080596764">
    <w:abstractNumId w:val="17"/>
  </w:num>
  <w:num w:numId="13" w16cid:durableId="1410695127">
    <w:abstractNumId w:val="4"/>
  </w:num>
  <w:num w:numId="14" w16cid:durableId="2023780813">
    <w:abstractNumId w:val="9"/>
  </w:num>
  <w:num w:numId="15" w16cid:durableId="636378510">
    <w:abstractNumId w:val="20"/>
  </w:num>
  <w:num w:numId="16" w16cid:durableId="871529536">
    <w:abstractNumId w:val="3"/>
  </w:num>
  <w:num w:numId="17" w16cid:durableId="1560091085">
    <w:abstractNumId w:val="25"/>
  </w:num>
  <w:num w:numId="18" w16cid:durableId="1952280332">
    <w:abstractNumId w:val="22"/>
  </w:num>
  <w:num w:numId="19" w16cid:durableId="672300795">
    <w:abstractNumId w:val="0"/>
  </w:num>
  <w:num w:numId="20" w16cid:durableId="756511749">
    <w:abstractNumId w:val="5"/>
  </w:num>
  <w:num w:numId="21" w16cid:durableId="1749157218">
    <w:abstractNumId w:val="19"/>
  </w:num>
  <w:num w:numId="22" w16cid:durableId="433749060">
    <w:abstractNumId w:val="7"/>
  </w:num>
  <w:num w:numId="23" w16cid:durableId="942609993">
    <w:abstractNumId w:val="33"/>
  </w:num>
  <w:num w:numId="24" w16cid:durableId="942110855">
    <w:abstractNumId w:val="1"/>
  </w:num>
  <w:num w:numId="25" w16cid:durableId="1970697228">
    <w:abstractNumId w:val="8"/>
  </w:num>
  <w:num w:numId="26" w16cid:durableId="518085799">
    <w:abstractNumId w:val="16"/>
  </w:num>
  <w:num w:numId="27" w16cid:durableId="450561566">
    <w:abstractNumId w:val="33"/>
  </w:num>
  <w:num w:numId="28" w16cid:durableId="7487692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7267637">
    <w:abstractNumId w:val="18"/>
  </w:num>
  <w:num w:numId="30" w16cid:durableId="625770470">
    <w:abstractNumId w:val="32"/>
  </w:num>
  <w:num w:numId="31" w16cid:durableId="12340045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267875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46298730">
    <w:abstractNumId w:val="6"/>
  </w:num>
  <w:num w:numId="34" w16cid:durableId="129043020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4739433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27483630">
    <w:abstractNumId w:val="34"/>
  </w:num>
  <w:num w:numId="37" w16cid:durableId="466363775">
    <w:abstractNumId w:val="6"/>
  </w:num>
  <w:num w:numId="38" w16cid:durableId="527253140">
    <w:abstractNumId w:val="21"/>
  </w:num>
  <w:num w:numId="39" w16cid:durableId="2041541094">
    <w:abstractNumId w:val="23"/>
  </w:num>
  <w:num w:numId="40" w16cid:durableId="485783159">
    <w:abstractNumId w:val="2"/>
  </w:num>
  <w:num w:numId="41" w16cid:durableId="293341126">
    <w:abstractNumId w:val="26"/>
  </w:num>
  <w:num w:numId="42" w16cid:durableId="971208567">
    <w:abstractNumId w:val="29"/>
  </w:num>
  <w:num w:numId="43" w16cid:durableId="964845808">
    <w:abstractNumId w:val="14"/>
  </w:num>
  <w:num w:numId="44" w16cid:durableId="168447876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A3CB9BD6-29FB-4972-87C4-CE62F2F9D3BE}"/>
  </w:docVars>
  <w:rsids>
    <w:rsidRoot w:val="001A02A1"/>
    <w:rsid w:val="000174EA"/>
    <w:rsid w:val="000364DF"/>
    <w:rsid w:val="00061F20"/>
    <w:rsid w:val="00080D83"/>
    <w:rsid w:val="000905B4"/>
    <w:rsid w:val="000A3836"/>
    <w:rsid w:val="000A7B36"/>
    <w:rsid w:val="000B5467"/>
    <w:rsid w:val="000D283E"/>
    <w:rsid w:val="000E03EE"/>
    <w:rsid w:val="0012041C"/>
    <w:rsid w:val="00120BC8"/>
    <w:rsid w:val="00122418"/>
    <w:rsid w:val="0012489B"/>
    <w:rsid w:val="00124D4A"/>
    <w:rsid w:val="001304E7"/>
    <w:rsid w:val="00130B23"/>
    <w:rsid w:val="001520FF"/>
    <w:rsid w:val="001567BC"/>
    <w:rsid w:val="00164302"/>
    <w:rsid w:val="00181E25"/>
    <w:rsid w:val="001A02A1"/>
    <w:rsid w:val="001A27BC"/>
    <w:rsid w:val="001A3D33"/>
    <w:rsid w:val="001A3EE6"/>
    <w:rsid w:val="001B210F"/>
    <w:rsid w:val="001B4BFE"/>
    <w:rsid w:val="001D059A"/>
    <w:rsid w:val="001D4654"/>
    <w:rsid w:val="001F5ED8"/>
    <w:rsid w:val="00217DC7"/>
    <w:rsid w:val="00227049"/>
    <w:rsid w:val="00241C1F"/>
    <w:rsid w:val="002425AE"/>
    <w:rsid w:val="002529E4"/>
    <w:rsid w:val="002C6347"/>
    <w:rsid w:val="002D6A94"/>
    <w:rsid w:val="002F3527"/>
    <w:rsid w:val="00315901"/>
    <w:rsid w:val="00320AAC"/>
    <w:rsid w:val="00321F28"/>
    <w:rsid w:val="00323990"/>
    <w:rsid w:val="00325198"/>
    <w:rsid w:val="00332DEF"/>
    <w:rsid w:val="003526F5"/>
    <w:rsid w:val="0035482A"/>
    <w:rsid w:val="003619F2"/>
    <w:rsid w:val="00365820"/>
    <w:rsid w:val="00387F6A"/>
    <w:rsid w:val="0039693E"/>
    <w:rsid w:val="003A22D7"/>
    <w:rsid w:val="003C554F"/>
    <w:rsid w:val="0040149C"/>
    <w:rsid w:val="004107EA"/>
    <w:rsid w:val="00414478"/>
    <w:rsid w:val="004270AB"/>
    <w:rsid w:val="004430F4"/>
    <w:rsid w:val="00450A18"/>
    <w:rsid w:val="00464281"/>
    <w:rsid w:val="00492BD3"/>
    <w:rsid w:val="0049571E"/>
    <w:rsid w:val="004B38AD"/>
    <w:rsid w:val="004B70BD"/>
    <w:rsid w:val="004B7C1C"/>
    <w:rsid w:val="004C0351"/>
    <w:rsid w:val="004C303B"/>
    <w:rsid w:val="004D02CB"/>
    <w:rsid w:val="004F5228"/>
    <w:rsid w:val="0052111D"/>
    <w:rsid w:val="005578AD"/>
    <w:rsid w:val="005760A9"/>
    <w:rsid w:val="00594464"/>
    <w:rsid w:val="005D10C2"/>
    <w:rsid w:val="005D7770"/>
    <w:rsid w:val="005E549E"/>
    <w:rsid w:val="0061767F"/>
    <w:rsid w:val="00622781"/>
    <w:rsid w:val="00625EB4"/>
    <w:rsid w:val="00640BFF"/>
    <w:rsid w:val="0066032A"/>
    <w:rsid w:val="00665A91"/>
    <w:rsid w:val="0069621B"/>
    <w:rsid w:val="006A65CE"/>
    <w:rsid w:val="006B4267"/>
    <w:rsid w:val="006D0769"/>
    <w:rsid w:val="006F0C63"/>
    <w:rsid w:val="006F209E"/>
    <w:rsid w:val="00727F94"/>
    <w:rsid w:val="007337EB"/>
    <w:rsid w:val="00745D18"/>
    <w:rsid w:val="0076676C"/>
    <w:rsid w:val="00776530"/>
    <w:rsid w:val="00791E8E"/>
    <w:rsid w:val="007A0109"/>
    <w:rsid w:val="007B0F4A"/>
    <w:rsid w:val="007B2500"/>
    <w:rsid w:val="007B5688"/>
    <w:rsid w:val="007C0A4C"/>
    <w:rsid w:val="007D61D6"/>
    <w:rsid w:val="007E1B19"/>
    <w:rsid w:val="007E5149"/>
    <w:rsid w:val="007E670E"/>
    <w:rsid w:val="007F1C6B"/>
    <w:rsid w:val="007F3623"/>
    <w:rsid w:val="00827311"/>
    <w:rsid w:val="00834BB4"/>
    <w:rsid w:val="00835187"/>
    <w:rsid w:val="00873501"/>
    <w:rsid w:val="00876326"/>
    <w:rsid w:val="00883088"/>
    <w:rsid w:val="008945D9"/>
    <w:rsid w:val="00896174"/>
    <w:rsid w:val="008B489E"/>
    <w:rsid w:val="008C52E2"/>
    <w:rsid w:val="008D711D"/>
    <w:rsid w:val="008F5242"/>
    <w:rsid w:val="008F6C43"/>
    <w:rsid w:val="009079FF"/>
    <w:rsid w:val="009239C7"/>
    <w:rsid w:val="00965787"/>
    <w:rsid w:val="009706FB"/>
    <w:rsid w:val="009726FB"/>
    <w:rsid w:val="00992BD8"/>
    <w:rsid w:val="009A4ACC"/>
    <w:rsid w:val="009C5ECB"/>
    <w:rsid w:val="009D71C1"/>
    <w:rsid w:val="009F074B"/>
    <w:rsid w:val="009F2CF0"/>
    <w:rsid w:val="00A0160D"/>
    <w:rsid w:val="00A04690"/>
    <w:rsid w:val="00A307CF"/>
    <w:rsid w:val="00A40DD3"/>
    <w:rsid w:val="00A7201F"/>
    <w:rsid w:val="00A830EB"/>
    <w:rsid w:val="00A8311B"/>
    <w:rsid w:val="00AB0FC5"/>
    <w:rsid w:val="00AC0919"/>
    <w:rsid w:val="00AD1EFE"/>
    <w:rsid w:val="00AD51FC"/>
    <w:rsid w:val="00AD7E56"/>
    <w:rsid w:val="00AE2111"/>
    <w:rsid w:val="00B01F08"/>
    <w:rsid w:val="00B02FFC"/>
    <w:rsid w:val="00B16A92"/>
    <w:rsid w:val="00B16E8F"/>
    <w:rsid w:val="00B2442F"/>
    <w:rsid w:val="00B2771A"/>
    <w:rsid w:val="00B30401"/>
    <w:rsid w:val="00B4220E"/>
    <w:rsid w:val="00B47EB6"/>
    <w:rsid w:val="00B6637D"/>
    <w:rsid w:val="00B828BF"/>
    <w:rsid w:val="00BA11CA"/>
    <w:rsid w:val="00BB76D0"/>
    <w:rsid w:val="00BC363C"/>
    <w:rsid w:val="00BC4561"/>
    <w:rsid w:val="00BD6AF6"/>
    <w:rsid w:val="00BE7688"/>
    <w:rsid w:val="00C268A0"/>
    <w:rsid w:val="00C377A0"/>
    <w:rsid w:val="00C57BB1"/>
    <w:rsid w:val="00C62C24"/>
    <w:rsid w:val="00C635B6"/>
    <w:rsid w:val="00C636D5"/>
    <w:rsid w:val="00C74159"/>
    <w:rsid w:val="00C758F4"/>
    <w:rsid w:val="00CA5CBD"/>
    <w:rsid w:val="00CE005B"/>
    <w:rsid w:val="00CF70D6"/>
    <w:rsid w:val="00D0361A"/>
    <w:rsid w:val="00D1150B"/>
    <w:rsid w:val="00D11551"/>
    <w:rsid w:val="00D30ADD"/>
    <w:rsid w:val="00D43A0D"/>
    <w:rsid w:val="00D46867"/>
    <w:rsid w:val="00D51464"/>
    <w:rsid w:val="00D51E84"/>
    <w:rsid w:val="00D526F3"/>
    <w:rsid w:val="00D57724"/>
    <w:rsid w:val="00DA2034"/>
    <w:rsid w:val="00DA3AA1"/>
    <w:rsid w:val="00DA70A8"/>
    <w:rsid w:val="00DB2235"/>
    <w:rsid w:val="00DB44AA"/>
    <w:rsid w:val="00DC733E"/>
    <w:rsid w:val="00DD3DF9"/>
    <w:rsid w:val="00DD5157"/>
    <w:rsid w:val="00DE24AF"/>
    <w:rsid w:val="00DE5229"/>
    <w:rsid w:val="00DF57BE"/>
    <w:rsid w:val="00DF7160"/>
    <w:rsid w:val="00E06500"/>
    <w:rsid w:val="00E350E4"/>
    <w:rsid w:val="00E36192"/>
    <w:rsid w:val="00E4032F"/>
    <w:rsid w:val="00E539C6"/>
    <w:rsid w:val="00E57060"/>
    <w:rsid w:val="00E81ADD"/>
    <w:rsid w:val="00E87616"/>
    <w:rsid w:val="00EA5C16"/>
    <w:rsid w:val="00EF000D"/>
    <w:rsid w:val="00EF5287"/>
    <w:rsid w:val="00EF6BF4"/>
    <w:rsid w:val="00F10568"/>
    <w:rsid w:val="00F26436"/>
    <w:rsid w:val="00F5032F"/>
    <w:rsid w:val="00F545A3"/>
    <w:rsid w:val="00F82997"/>
    <w:rsid w:val="00F83EE2"/>
    <w:rsid w:val="00FA467E"/>
    <w:rsid w:val="00FB1502"/>
    <w:rsid w:val="00FB5706"/>
    <w:rsid w:val="00FB7887"/>
    <w:rsid w:val="00FD1D5A"/>
    <w:rsid w:val="00FE7137"/>
    <w:rsid w:val="00FF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0B6D16"/>
  <w15:chartTrackingRefBased/>
  <w15:docId w15:val="{D87B6585-E229-40E0-AB20-D26E19B27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828BF"/>
    <w:pPr>
      <w:spacing w:line="276" w:lineRule="auto"/>
    </w:pPr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C636D5"/>
    <w:pPr>
      <w:spacing w:line="240" w:lineRule="auto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C636D5"/>
    <w:rPr>
      <w:rFonts w:asciiTheme="minorHAnsi" w:eastAsiaTheme="minorEastAsia" w:hAnsiTheme="minorHAnsi" w:cstheme="minorBidi"/>
    </w:rPr>
  </w:style>
  <w:style w:type="character" w:styleId="Odwoanieprzypisudolnego">
    <w:name w:val="footnote reference"/>
    <w:basedOn w:val="Domylnaczcionkaakapitu"/>
    <w:uiPriority w:val="99"/>
    <w:unhideWhenUsed/>
    <w:rsid w:val="00C636D5"/>
    <w:rPr>
      <w:vertAlign w:val="superscript"/>
    </w:rPr>
  </w:style>
  <w:style w:type="paragraph" w:customStyle="1" w:styleId="Akapitzlist1">
    <w:name w:val="Akapit z listą1"/>
    <w:basedOn w:val="Normalny"/>
    <w:rsid w:val="009F074B"/>
    <w:pPr>
      <w:spacing w:line="240" w:lineRule="auto"/>
      <w:ind w:left="720"/>
    </w:pPr>
    <w:rPr>
      <w:rFonts w:ascii="Times New Roman" w:hAnsi="Times New Roman"/>
      <w:sz w:val="28"/>
      <w:szCs w:val="20"/>
    </w:rPr>
  </w:style>
  <w:style w:type="paragraph" w:styleId="Tekstpodstawowywcity">
    <w:name w:val="Body Text Indent"/>
    <w:basedOn w:val="Normalny"/>
    <w:link w:val="TekstpodstawowywcityZnak"/>
    <w:rsid w:val="005578AD"/>
    <w:pPr>
      <w:spacing w:after="120" w:line="240" w:lineRule="auto"/>
      <w:ind w:left="283"/>
    </w:pPr>
    <w:rPr>
      <w:rFonts w:ascii="Times New Roman" w:hAnsi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578AD"/>
    <w:rPr>
      <w:sz w:val="24"/>
      <w:szCs w:val="24"/>
    </w:rPr>
  </w:style>
  <w:style w:type="paragraph" w:styleId="Tekstpodstawowy3">
    <w:name w:val="Body Text 3"/>
    <w:basedOn w:val="Normalny"/>
    <w:link w:val="Tekstpodstawowy3Znak"/>
    <w:rsid w:val="005578AD"/>
    <w:pPr>
      <w:suppressAutoHyphens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578AD"/>
    <w:rPr>
      <w:sz w:val="16"/>
      <w:szCs w:val="16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4D02CB"/>
    <w:rPr>
      <w:rFonts w:ascii="Arial" w:hAnsi="Arial"/>
      <w:sz w:val="24"/>
      <w:szCs w:val="24"/>
    </w:rPr>
  </w:style>
  <w:style w:type="paragraph" w:customStyle="1" w:styleId="Standard">
    <w:name w:val="Standard"/>
    <w:rsid w:val="004D02CB"/>
    <w:pPr>
      <w:widowControl w:val="0"/>
      <w:suppressAutoHyphens/>
    </w:pPr>
    <w:rPr>
      <w:rFonts w:eastAsia="Lucida Sans Unicode"/>
      <w:kern w:val="2"/>
      <w:sz w:val="24"/>
      <w:szCs w:val="24"/>
      <w:lang w:eastAsia="ar-SA"/>
    </w:rPr>
  </w:style>
  <w:style w:type="paragraph" w:customStyle="1" w:styleId="TableContents">
    <w:name w:val="Table Contents"/>
    <w:basedOn w:val="Normalny"/>
    <w:rsid w:val="00F26436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/>
      <w:kern w:val="2"/>
      <w:lang w:eastAsia="ar-SA"/>
    </w:rPr>
  </w:style>
  <w:style w:type="paragraph" w:customStyle="1" w:styleId="Tytutabeli">
    <w:name w:val="Tytuł tabeli"/>
    <w:basedOn w:val="TableContents"/>
    <w:rsid w:val="00F26436"/>
    <w:pPr>
      <w:jc w:val="center"/>
    </w:pPr>
    <w:rPr>
      <w:b/>
      <w:i/>
    </w:rPr>
  </w:style>
  <w:style w:type="paragraph" w:customStyle="1" w:styleId="Zwykytekst1">
    <w:name w:val="Zwykły tekst1"/>
    <w:basedOn w:val="Normalny"/>
    <w:rsid w:val="001D4654"/>
    <w:pPr>
      <w:suppressAutoHyphens/>
      <w:spacing w:line="240" w:lineRule="auto"/>
    </w:pPr>
    <w:rPr>
      <w:rFonts w:ascii="Courier New" w:eastAsia="Calibri" w:hAnsi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38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3CB9BD6-29FB-4972-87C4-CE62F2F9D3BE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listownik-Pomorskie-FE-UMWP-UE-EFRR-RPO2014-2020-2018.dot</Template>
  <TotalTime>155</TotalTime>
  <Pages>9</Pages>
  <Words>1570</Words>
  <Characters>12385</Characters>
  <Application>Microsoft Office Word</Application>
  <DocSecurity>0</DocSecurity>
  <Lines>103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Anita Anioł</cp:lastModifiedBy>
  <cp:revision>14</cp:revision>
  <cp:lastPrinted>2025-12-16T08:39:00Z</cp:lastPrinted>
  <dcterms:created xsi:type="dcterms:W3CDTF">2025-01-20T13:28:00Z</dcterms:created>
  <dcterms:modified xsi:type="dcterms:W3CDTF">2026-03-20T12:06:00Z</dcterms:modified>
</cp:coreProperties>
</file>